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2B58A" w14:textId="45B8FBD3" w:rsidR="009068CF" w:rsidRPr="00934C27" w:rsidRDefault="009068CF" w:rsidP="009068CF">
      <w:pPr>
        <w:tabs>
          <w:tab w:val="right" w:pos="9639"/>
        </w:tabs>
        <w:spacing w:after="0"/>
        <w:rPr>
          <w:rFonts w:ascii="Arial" w:hAnsi="Arial"/>
          <w:b/>
          <w:i/>
          <w:noProof/>
          <w:sz w:val="28"/>
        </w:rPr>
      </w:pPr>
      <w:r w:rsidRPr="00934C27">
        <w:rPr>
          <w:rFonts w:ascii="Arial" w:hAnsi="Arial"/>
          <w:b/>
          <w:noProof/>
          <w:sz w:val="24"/>
        </w:rPr>
        <w:t>3GPP TSG-</w:t>
      </w:r>
      <w:r w:rsidRPr="00934C27">
        <w:rPr>
          <w:rFonts w:ascii="Arial" w:hAnsi="Arial"/>
        </w:rPr>
        <w:fldChar w:fldCharType="begin"/>
      </w:r>
      <w:r w:rsidRPr="00934C27">
        <w:rPr>
          <w:rFonts w:ascii="Arial" w:hAnsi="Arial"/>
        </w:rPr>
        <w:instrText xml:space="preserve"> DOCPROPERTY  TSG/WGRef  \* MERGEFORMAT </w:instrText>
      </w:r>
      <w:r w:rsidRPr="00934C27">
        <w:rPr>
          <w:rFonts w:ascii="Arial" w:hAnsi="Arial"/>
        </w:rPr>
        <w:fldChar w:fldCharType="separate"/>
      </w:r>
      <w:r w:rsidRPr="0009049D">
        <w:rPr>
          <w:rFonts w:ascii="Arial" w:hAnsi="Arial"/>
          <w:b/>
          <w:noProof/>
          <w:sz w:val="24"/>
        </w:rPr>
        <w:t>RAN WG2</w:t>
      </w:r>
      <w:r w:rsidRPr="00934C27">
        <w:rPr>
          <w:rFonts w:ascii="Arial" w:hAnsi="Arial"/>
          <w:b/>
          <w:noProof/>
          <w:sz w:val="24"/>
        </w:rPr>
        <w:fldChar w:fldCharType="end"/>
      </w:r>
      <w:r w:rsidRPr="00934C27">
        <w:rPr>
          <w:rFonts w:ascii="Arial" w:hAnsi="Arial"/>
          <w:b/>
          <w:noProof/>
          <w:sz w:val="24"/>
        </w:rPr>
        <w:t xml:space="preserve"> Meeting #</w:t>
      </w:r>
      <w:r w:rsidRPr="001346E5">
        <w:rPr>
          <w:rFonts w:ascii="Arial" w:hAnsi="Arial"/>
          <w:b/>
          <w:noProof/>
          <w:sz w:val="24"/>
        </w:rPr>
        <w:fldChar w:fldCharType="begin"/>
      </w:r>
      <w:r w:rsidRPr="001346E5">
        <w:rPr>
          <w:rFonts w:ascii="Arial" w:hAnsi="Arial"/>
          <w:b/>
          <w:noProof/>
          <w:sz w:val="24"/>
        </w:rPr>
        <w:instrText xml:space="preserve"> DOCPROPERTY  MtgSeq  \* MERGEFORMAT </w:instrText>
      </w:r>
      <w:r w:rsidRPr="001346E5">
        <w:rPr>
          <w:rFonts w:ascii="Arial" w:hAnsi="Arial"/>
          <w:b/>
          <w:noProof/>
          <w:sz w:val="24"/>
        </w:rPr>
        <w:fldChar w:fldCharType="separate"/>
      </w:r>
      <w:r w:rsidRPr="0009049D">
        <w:rPr>
          <w:rFonts w:ascii="Arial" w:hAnsi="Arial"/>
          <w:b/>
          <w:noProof/>
          <w:sz w:val="24"/>
        </w:rPr>
        <w:t>127</w:t>
      </w:r>
      <w:r w:rsidRPr="001346E5">
        <w:rPr>
          <w:rFonts w:ascii="Arial" w:hAnsi="Arial"/>
          <w:b/>
          <w:noProof/>
          <w:sz w:val="24"/>
        </w:rPr>
        <w:fldChar w:fldCharType="end"/>
      </w:r>
      <w:r w:rsidR="00F46DCF" w:rsidRPr="001346E5">
        <w:rPr>
          <w:rFonts w:ascii="Arial" w:hAnsi="Arial"/>
          <w:b/>
          <w:noProof/>
          <w:sz w:val="24"/>
        </w:rPr>
        <w:t>bis</w:t>
      </w:r>
      <w:r w:rsidRPr="00934C27">
        <w:rPr>
          <w:rFonts w:ascii="Arial" w:hAnsi="Arial"/>
        </w:rPr>
        <w:fldChar w:fldCharType="begin"/>
      </w:r>
      <w:r w:rsidRPr="00934C27">
        <w:rPr>
          <w:rFonts w:ascii="Arial" w:hAnsi="Arial"/>
        </w:rPr>
        <w:instrText xml:space="preserve"> DOCPROPERTY  MtgTitle  \* MERGEFORMAT </w:instrText>
      </w:r>
      <w:r w:rsidRPr="00934C27">
        <w:rPr>
          <w:rFonts w:ascii="Arial" w:hAnsi="Arial"/>
        </w:rPr>
        <w:fldChar w:fldCharType="separate"/>
      </w:r>
      <w:r w:rsidRPr="0009049D">
        <w:rPr>
          <w:rFonts w:ascii="Arial" w:hAnsi="Arial"/>
          <w:b/>
          <w:noProof/>
          <w:sz w:val="24"/>
        </w:rPr>
        <w:t xml:space="preserve"> </w:t>
      </w:r>
      <w:r w:rsidRPr="00934C27">
        <w:rPr>
          <w:rFonts w:ascii="Arial" w:hAnsi="Arial"/>
          <w:b/>
          <w:noProof/>
          <w:sz w:val="24"/>
        </w:rPr>
        <w:fldChar w:fldCharType="end"/>
      </w:r>
      <w:r w:rsidRPr="00934C27">
        <w:rPr>
          <w:rFonts w:ascii="Arial" w:hAnsi="Arial"/>
          <w:b/>
          <w:i/>
          <w:noProof/>
          <w:sz w:val="28"/>
        </w:rPr>
        <w:tab/>
      </w:r>
      <w:r w:rsidR="007738FE" w:rsidRPr="007738FE">
        <w:rPr>
          <w:rFonts w:ascii="Arial" w:hAnsi="Arial"/>
          <w:b/>
          <w:i/>
          <w:noProof/>
          <w:sz w:val="28"/>
        </w:rPr>
        <w:t>R2-240</w:t>
      </w:r>
      <w:r w:rsidR="00F96DA2" w:rsidRPr="00F96DA2">
        <w:rPr>
          <w:rFonts w:ascii="Arial" w:hAnsi="Arial"/>
          <w:b/>
          <w:i/>
          <w:noProof/>
          <w:sz w:val="28"/>
        </w:rPr>
        <w:t>8387</w:t>
      </w:r>
    </w:p>
    <w:p w14:paraId="53EB34F7" w14:textId="475C08C4" w:rsidR="009068CF" w:rsidRPr="00934C27" w:rsidRDefault="001346E5" w:rsidP="009068CF">
      <w:pPr>
        <w:spacing w:after="120"/>
        <w:outlineLvl w:val="0"/>
        <w:rPr>
          <w:rFonts w:ascii="Arial" w:hAnsi="Arial"/>
          <w:b/>
          <w:noProof/>
          <w:sz w:val="24"/>
        </w:rPr>
      </w:pPr>
      <w:r w:rsidRPr="001346E5">
        <w:rPr>
          <w:rFonts w:ascii="Arial" w:hAnsi="Arial"/>
          <w:b/>
          <w:noProof/>
          <w:sz w:val="24"/>
        </w:rPr>
        <w:t>Hefei</w:t>
      </w:r>
      <w:r w:rsidR="009068CF" w:rsidRPr="00934C27">
        <w:rPr>
          <w:rFonts w:ascii="Arial" w:hAnsi="Arial"/>
          <w:b/>
          <w:noProof/>
          <w:sz w:val="24"/>
        </w:rPr>
        <w:t xml:space="preserve">, </w:t>
      </w:r>
      <w:r w:rsidR="00435B10" w:rsidRPr="001346E5">
        <w:rPr>
          <w:rFonts w:ascii="Arial" w:hAnsi="Arial"/>
          <w:b/>
          <w:noProof/>
          <w:sz w:val="24"/>
        </w:rPr>
        <w:t>China</w:t>
      </w:r>
      <w:r w:rsidR="009068CF" w:rsidRPr="00934C27">
        <w:rPr>
          <w:rFonts w:ascii="Arial" w:hAnsi="Arial"/>
          <w:b/>
          <w:noProof/>
          <w:sz w:val="24"/>
        </w:rPr>
        <w:t xml:space="preserve">, </w:t>
      </w:r>
      <w:r w:rsidR="009068CF" w:rsidRPr="00934C27">
        <w:rPr>
          <w:rFonts w:ascii="Arial" w:hAnsi="Arial"/>
        </w:rPr>
        <w:fldChar w:fldCharType="begin"/>
      </w:r>
      <w:r w:rsidR="009068CF" w:rsidRPr="00934C27">
        <w:rPr>
          <w:rFonts w:ascii="Arial" w:hAnsi="Arial"/>
        </w:rPr>
        <w:instrText xml:space="preserve"> DOCPROPERTY  StartDate  \* MERGEFORMAT </w:instrText>
      </w:r>
      <w:r w:rsidR="009068CF" w:rsidRPr="00934C27">
        <w:rPr>
          <w:rFonts w:ascii="Arial" w:hAnsi="Arial"/>
        </w:rPr>
        <w:fldChar w:fldCharType="separate"/>
      </w:r>
      <w:r w:rsidR="00435B10">
        <w:rPr>
          <w:rFonts w:ascii="Arial" w:hAnsi="Arial"/>
          <w:b/>
          <w:noProof/>
          <w:sz w:val="24"/>
        </w:rPr>
        <w:t>14</w:t>
      </w:r>
      <w:r w:rsidR="009068CF" w:rsidRPr="0009049D">
        <w:rPr>
          <w:rFonts w:ascii="Arial" w:hAnsi="Arial"/>
          <w:b/>
          <w:noProof/>
          <w:sz w:val="24"/>
        </w:rPr>
        <w:t>th</w:t>
      </w:r>
      <w:r w:rsidR="009068CF" w:rsidRPr="00934C27">
        <w:rPr>
          <w:rFonts w:ascii="Arial" w:hAnsi="Arial"/>
          <w:b/>
          <w:noProof/>
          <w:sz w:val="24"/>
        </w:rPr>
        <w:fldChar w:fldCharType="end"/>
      </w:r>
      <w:r w:rsidR="009068CF" w:rsidRPr="00934C27">
        <w:rPr>
          <w:rFonts w:ascii="Arial" w:hAnsi="Arial"/>
          <w:b/>
          <w:noProof/>
          <w:sz w:val="24"/>
        </w:rPr>
        <w:t xml:space="preserve"> </w:t>
      </w:r>
      <w:r w:rsidR="00435B10">
        <w:rPr>
          <w:rFonts w:ascii="Arial" w:hAnsi="Arial"/>
          <w:b/>
          <w:noProof/>
          <w:sz w:val="24"/>
        </w:rPr>
        <w:t>–</w:t>
      </w:r>
      <w:r w:rsidR="009068CF" w:rsidRPr="00934C27">
        <w:rPr>
          <w:rFonts w:ascii="Arial" w:hAnsi="Arial"/>
          <w:b/>
          <w:noProof/>
          <w:sz w:val="24"/>
        </w:rPr>
        <w:t xml:space="preserve"> </w:t>
      </w:r>
      <w:r w:rsidR="009068CF" w:rsidRPr="00934C27">
        <w:rPr>
          <w:rFonts w:ascii="Arial" w:hAnsi="Arial"/>
        </w:rPr>
        <w:fldChar w:fldCharType="begin"/>
      </w:r>
      <w:r w:rsidR="009068CF" w:rsidRPr="00934C27">
        <w:rPr>
          <w:rFonts w:ascii="Arial" w:hAnsi="Arial"/>
        </w:rPr>
        <w:instrText xml:space="preserve"> DOCPROPERTY  EndDate  \* MERGEFORMAT </w:instrText>
      </w:r>
      <w:r w:rsidR="009068CF" w:rsidRPr="00934C27">
        <w:rPr>
          <w:rFonts w:ascii="Arial" w:hAnsi="Arial"/>
        </w:rPr>
        <w:fldChar w:fldCharType="separate"/>
      </w:r>
      <w:r w:rsidR="00435B10">
        <w:rPr>
          <w:rFonts w:ascii="Arial" w:hAnsi="Arial"/>
          <w:b/>
          <w:noProof/>
          <w:sz w:val="24"/>
        </w:rPr>
        <w:t>18th</w:t>
      </w:r>
      <w:r w:rsidR="009068CF" w:rsidRPr="0009049D">
        <w:rPr>
          <w:rFonts w:ascii="Arial" w:hAnsi="Arial"/>
          <w:b/>
          <w:noProof/>
          <w:sz w:val="24"/>
        </w:rPr>
        <w:t xml:space="preserve"> </w:t>
      </w:r>
      <w:r w:rsidR="00435B10">
        <w:rPr>
          <w:rFonts w:ascii="Arial" w:hAnsi="Arial"/>
          <w:b/>
          <w:noProof/>
          <w:sz w:val="24"/>
        </w:rPr>
        <w:t>October</w:t>
      </w:r>
      <w:r w:rsidR="009068CF">
        <w:rPr>
          <w:rFonts w:ascii="Arial" w:hAnsi="Arial"/>
          <w:b/>
          <w:noProof/>
          <w:sz w:val="24"/>
        </w:rPr>
        <w:t xml:space="preserve"> 2024</w:t>
      </w:r>
      <w:r w:rsidR="009068CF" w:rsidRPr="00934C2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68CF" w:rsidRPr="00934C27" w14:paraId="39C73C92" w14:textId="77777777" w:rsidTr="00EA66A3">
        <w:tc>
          <w:tcPr>
            <w:tcW w:w="9641" w:type="dxa"/>
            <w:gridSpan w:val="9"/>
            <w:tcBorders>
              <w:top w:val="single" w:sz="4" w:space="0" w:color="auto"/>
              <w:left w:val="single" w:sz="4" w:space="0" w:color="auto"/>
              <w:right w:val="single" w:sz="4" w:space="0" w:color="auto"/>
            </w:tcBorders>
          </w:tcPr>
          <w:p w14:paraId="015BCCAA" w14:textId="77777777" w:rsidR="009068CF" w:rsidRPr="00934C27" w:rsidRDefault="009068CF" w:rsidP="00EA66A3">
            <w:pPr>
              <w:spacing w:after="0"/>
              <w:jc w:val="right"/>
              <w:rPr>
                <w:rFonts w:ascii="Arial" w:hAnsi="Arial"/>
                <w:i/>
                <w:noProof/>
              </w:rPr>
            </w:pPr>
            <w:r w:rsidRPr="00934C27">
              <w:rPr>
                <w:rFonts w:ascii="Arial" w:hAnsi="Arial"/>
                <w:i/>
                <w:noProof/>
                <w:sz w:val="14"/>
              </w:rPr>
              <w:t>CR-Form-v12.3</w:t>
            </w:r>
          </w:p>
        </w:tc>
      </w:tr>
      <w:tr w:rsidR="009068CF" w:rsidRPr="00934C27" w14:paraId="57A67CED" w14:textId="77777777" w:rsidTr="00EA66A3">
        <w:tc>
          <w:tcPr>
            <w:tcW w:w="9641" w:type="dxa"/>
            <w:gridSpan w:val="9"/>
            <w:tcBorders>
              <w:left w:val="single" w:sz="4" w:space="0" w:color="auto"/>
              <w:right w:val="single" w:sz="4" w:space="0" w:color="auto"/>
            </w:tcBorders>
          </w:tcPr>
          <w:p w14:paraId="2B6B8A54" w14:textId="77777777" w:rsidR="009068CF" w:rsidRPr="00934C27" w:rsidRDefault="009068CF" w:rsidP="00EA66A3">
            <w:pPr>
              <w:spacing w:after="0"/>
              <w:jc w:val="center"/>
              <w:rPr>
                <w:rFonts w:ascii="Arial" w:hAnsi="Arial"/>
                <w:noProof/>
              </w:rPr>
            </w:pPr>
            <w:r w:rsidRPr="00934C27">
              <w:rPr>
                <w:rFonts w:ascii="Arial" w:hAnsi="Arial"/>
                <w:b/>
                <w:noProof/>
                <w:sz w:val="32"/>
              </w:rPr>
              <w:t>CHANGE REQUEST</w:t>
            </w:r>
          </w:p>
        </w:tc>
      </w:tr>
      <w:tr w:rsidR="009068CF" w:rsidRPr="00934C27" w14:paraId="67E55897" w14:textId="77777777" w:rsidTr="00EA66A3">
        <w:tc>
          <w:tcPr>
            <w:tcW w:w="9641" w:type="dxa"/>
            <w:gridSpan w:val="9"/>
            <w:tcBorders>
              <w:left w:val="single" w:sz="4" w:space="0" w:color="auto"/>
              <w:right w:val="single" w:sz="4" w:space="0" w:color="auto"/>
            </w:tcBorders>
          </w:tcPr>
          <w:p w14:paraId="291363B8" w14:textId="77777777" w:rsidR="009068CF" w:rsidRPr="00934C27" w:rsidRDefault="009068CF" w:rsidP="00EA66A3">
            <w:pPr>
              <w:spacing w:after="0"/>
              <w:rPr>
                <w:rFonts w:ascii="Arial" w:hAnsi="Arial"/>
                <w:noProof/>
                <w:sz w:val="8"/>
                <w:szCs w:val="8"/>
              </w:rPr>
            </w:pPr>
          </w:p>
        </w:tc>
      </w:tr>
      <w:tr w:rsidR="009068CF" w:rsidRPr="00934C27" w14:paraId="5690D5B4" w14:textId="77777777" w:rsidTr="00EA66A3">
        <w:tc>
          <w:tcPr>
            <w:tcW w:w="142" w:type="dxa"/>
            <w:tcBorders>
              <w:left w:val="single" w:sz="4" w:space="0" w:color="auto"/>
            </w:tcBorders>
          </w:tcPr>
          <w:p w14:paraId="64849562" w14:textId="77777777" w:rsidR="009068CF" w:rsidRPr="00934C27" w:rsidRDefault="009068CF" w:rsidP="00EA66A3">
            <w:pPr>
              <w:spacing w:after="0"/>
              <w:jc w:val="right"/>
              <w:rPr>
                <w:rFonts w:ascii="Arial" w:hAnsi="Arial"/>
                <w:noProof/>
              </w:rPr>
            </w:pPr>
          </w:p>
        </w:tc>
        <w:tc>
          <w:tcPr>
            <w:tcW w:w="1559" w:type="dxa"/>
            <w:shd w:val="pct30" w:color="FFFF00" w:fill="auto"/>
          </w:tcPr>
          <w:p w14:paraId="4D63CC75" w14:textId="77777777" w:rsidR="009068CF" w:rsidRPr="00934C27" w:rsidRDefault="009068CF" w:rsidP="00EA66A3">
            <w:pPr>
              <w:spacing w:after="0"/>
              <w:jc w:val="right"/>
              <w:rPr>
                <w:rFonts w:ascii="Arial" w:hAnsi="Arial"/>
                <w:b/>
                <w:noProof/>
                <w:sz w:val="28"/>
              </w:rPr>
            </w:pPr>
            <w:r w:rsidRPr="00934C27">
              <w:rPr>
                <w:rFonts w:ascii="Arial" w:hAnsi="Arial"/>
              </w:rPr>
              <w:fldChar w:fldCharType="begin"/>
            </w:r>
            <w:r w:rsidRPr="00934C27">
              <w:rPr>
                <w:rFonts w:ascii="Arial" w:hAnsi="Arial"/>
              </w:rPr>
              <w:instrText xml:space="preserve"> DOCPROPERTY  Spec#  \* MERGEFORMAT </w:instrText>
            </w:r>
            <w:r w:rsidRPr="00934C27">
              <w:rPr>
                <w:rFonts w:ascii="Arial" w:hAnsi="Arial"/>
              </w:rPr>
              <w:fldChar w:fldCharType="separate"/>
            </w:r>
            <w:r w:rsidRPr="0009049D">
              <w:rPr>
                <w:rFonts w:ascii="Arial" w:hAnsi="Arial"/>
                <w:b/>
                <w:noProof/>
                <w:sz w:val="28"/>
              </w:rPr>
              <w:t>38.331</w:t>
            </w:r>
            <w:r w:rsidRPr="00934C27">
              <w:rPr>
                <w:rFonts w:ascii="Arial" w:hAnsi="Arial"/>
                <w:b/>
                <w:noProof/>
                <w:sz w:val="28"/>
              </w:rPr>
              <w:fldChar w:fldCharType="end"/>
            </w:r>
          </w:p>
        </w:tc>
        <w:tc>
          <w:tcPr>
            <w:tcW w:w="709" w:type="dxa"/>
          </w:tcPr>
          <w:p w14:paraId="08A78803" w14:textId="77777777" w:rsidR="009068CF" w:rsidRPr="00934C27" w:rsidRDefault="009068CF" w:rsidP="00EA66A3">
            <w:pPr>
              <w:spacing w:after="0"/>
              <w:jc w:val="center"/>
              <w:rPr>
                <w:rFonts w:ascii="Arial" w:hAnsi="Arial"/>
                <w:noProof/>
              </w:rPr>
            </w:pPr>
            <w:r w:rsidRPr="00934C27">
              <w:rPr>
                <w:rFonts w:ascii="Arial" w:hAnsi="Arial"/>
                <w:b/>
                <w:noProof/>
                <w:sz w:val="28"/>
              </w:rPr>
              <w:t>CR</w:t>
            </w:r>
          </w:p>
        </w:tc>
        <w:tc>
          <w:tcPr>
            <w:tcW w:w="1276" w:type="dxa"/>
            <w:shd w:val="pct30" w:color="FFFF00" w:fill="auto"/>
          </w:tcPr>
          <w:p w14:paraId="1E1996F6" w14:textId="493BAF6D" w:rsidR="009068CF" w:rsidRPr="00934C27" w:rsidRDefault="00F96DA2" w:rsidP="007738FE">
            <w:pPr>
              <w:spacing w:after="0"/>
              <w:jc w:val="right"/>
              <w:rPr>
                <w:rFonts w:ascii="Arial" w:hAnsi="Arial"/>
                <w:noProof/>
              </w:rPr>
            </w:pPr>
            <w:r w:rsidRPr="00F96DA2">
              <w:rPr>
                <w:rFonts w:ascii="Arial" w:hAnsi="Arial"/>
                <w:b/>
                <w:noProof/>
                <w:sz w:val="28"/>
              </w:rPr>
              <w:t>5005</w:t>
            </w:r>
          </w:p>
        </w:tc>
        <w:tc>
          <w:tcPr>
            <w:tcW w:w="709" w:type="dxa"/>
          </w:tcPr>
          <w:p w14:paraId="56C113DD" w14:textId="77777777" w:rsidR="009068CF" w:rsidRPr="00934C27" w:rsidRDefault="009068CF" w:rsidP="00EA66A3">
            <w:pPr>
              <w:tabs>
                <w:tab w:val="right" w:pos="625"/>
              </w:tabs>
              <w:spacing w:after="0"/>
              <w:jc w:val="center"/>
              <w:rPr>
                <w:rFonts w:ascii="Arial" w:hAnsi="Arial"/>
                <w:noProof/>
              </w:rPr>
            </w:pPr>
            <w:r w:rsidRPr="00934C27">
              <w:rPr>
                <w:rFonts w:ascii="Arial" w:hAnsi="Arial"/>
                <w:b/>
                <w:bCs/>
                <w:noProof/>
                <w:sz w:val="28"/>
              </w:rPr>
              <w:t>rev</w:t>
            </w:r>
          </w:p>
        </w:tc>
        <w:tc>
          <w:tcPr>
            <w:tcW w:w="992" w:type="dxa"/>
            <w:shd w:val="pct30" w:color="FFFF00" w:fill="auto"/>
          </w:tcPr>
          <w:p w14:paraId="4823DD7A" w14:textId="77777777" w:rsidR="009068CF" w:rsidRPr="00934C27" w:rsidRDefault="009068CF" w:rsidP="00EA66A3">
            <w:pPr>
              <w:spacing w:after="0"/>
              <w:jc w:val="center"/>
              <w:rPr>
                <w:rFonts w:ascii="Arial" w:hAnsi="Arial"/>
                <w:b/>
                <w:noProof/>
              </w:rPr>
            </w:pPr>
            <w:r w:rsidRPr="00934C27">
              <w:rPr>
                <w:rFonts w:ascii="Arial" w:hAnsi="Arial"/>
              </w:rPr>
              <w:fldChar w:fldCharType="begin"/>
            </w:r>
            <w:r w:rsidRPr="00934C27">
              <w:rPr>
                <w:rFonts w:ascii="Arial" w:hAnsi="Arial"/>
              </w:rPr>
              <w:instrText xml:space="preserve"> DOCPROPERTY  Revision  \* MERGEFORMAT </w:instrText>
            </w:r>
            <w:r w:rsidRPr="00934C27">
              <w:rPr>
                <w:rFonts w:ascii="Arial" w:hAnsi="Arial"/>
              </w:rPr>
              <w:fldChar w:fldCharType="separate"/>
            </w:r>
            <w:r w:rsidRPr="0009049D">
              <w:rPr>
                <w:rFonts w:ascii="Arial" w:hAnsi="Arial"/>
                <w:b/>
                <w:noProof/>
                <w:sz w:val="28"/>
              </w:rPr>
              <w:t>-</w:t>
            </w:r>
            <w:r w:rsidRPr="00934C27">
              <w:rPr>
                <w:rFonts w:ascii="Arial" w:hAnsi="Arial"/>
                <w:b/>
                <w:noProof/>
                <w:sz w:val="28"/>
              </w:rPr>
              <w:fldChar w:fldCharType="end"/>
            </w:r>
          </w:p>
        </w:tc>
        <w:tc>
          <w:tcPr>
            <w:tcW w:w="2410" w:type="dxa"/>
          </w:tcPr>
          <w:p w14:paraId="22F46325" w14:textId="77777777" w:rsidR="009068CF" w:rsidRPr="00934C27" w:rsidRDefault="009068CF" w:rsidP="00EA66A3">
            <w:pPr>
              <w:tabs>
                <w:tab w:val="right" w:pos="1825"/>
              </w:tabs>
              <w:spacing w:after="0"/>
              <w:jc w:val="center"/>
              <w:rPr>
                <w:rFonts w:ascii="Arial" w:hAnsi="Arial"/>
                <w:noProof/>
              </w:rPr>
            </w:pPr>
            <w:r w:rsidRPr="00934C27">
              <w:rPr>
                <w:rFonts w:ascii="Arial" w:hAnsi="Arial"/>
                <w:b/>
                <w:noProof/>
                <w:sz w:val="28"/>
                <w:szCs w:val="28"/>
              </w:rPr>
              <w:t>Current version:</w:t>
            </w:r>
          </w:p>
        </w:tc>
        <w:tc>
          <w:tcPr>
            <w:tcW w:w="1701" w:type="dxa"/>
            <w:shd w:val="pct30" w:color="FFFF00" w:fill="auto"/>
          </w:tcPr>
          <w:p w14:paraId="148C4368" w14:textId="4D005F5C" w:rsidR="009068CF" w:rsidRPr="00934C27" w:rsidRDefault="009068CF" w:rsidP="00EA66A3">
            <w:pPr>
              <w:spacing w:after="0"/>
              <w:jc w:val="center"/>
              <w:rPr>
                <w:rFonts w:ascii="Arial" w:hAnsi="Arial"/>
                <w:noProof/>
                <w:sz w:val="28"/>
              </w:rPr>
            </w:pPr>
            <w:r w:rsidRPr="00934C27">
              <w:rPr>
                <w:rFonts w:ascii="Arial" w:hAnsi="Arial"/>
              </w:rPr>
              <w:fldChar w:fldCharType="begin"/>
            </w:r>
            <w:r w:rsidRPr="00934C27">
              <w:rPr>
                <w:rFonts w:ascii="Arial" w:hAnsi="Arial"/>
              </w:rPr>
              <w:instrText xml:space="preserve"> DOCPROPERTY  Version  \* MERGEFORMAT </w:instrText>
            </w:r>
            <w:r w:rsidRPr="00934C27">
              <w:rPr>
                <w:rFonts w:ascii="Arial" w:hAnsi="Arial"/>
              </w:rPr>
              <w:fldChar w:fldCharType="separate"/>
            </w:r>
            <w:r w:rsidRPr="0009049D">
              <w:rPr>
                <w:rFonts w:ascii="Arial" w:hAnsi="Arial"/>
                <w:b/>
                <w:noProof/>
                <w:sz w:val="28"/>
              </w:rPr>
              <w:t>18.</w:t>
            </w:r>
            <w:r w:rsidR="00C07846">
              <w:rPr>
                <w:rFonts w:ascii="Arial" w:hAnsi="Arial"/>
                <w:b/>
                <w:noProof/>
                <w:sz w:val="28"/>
              </w:rPr>
              <w:t>3</w:t>
            </w:r>
            <w:r w:rsidRPr="0009049D">
              <w:rPr>
                <w:rFonts w:ascii="Arial" w:hAnsi="Arial"/>
                <w:b/>
                <w:noProof/>
                <w:sz w:val="28"/>
              </w:rPr>
              <w:t>.0</w:t>
            </w:r>
            <w:r w:rsidRPr="00934C27">
              <w:rPr>
                <w:rFonts w:ascii="Arial" w:hAnsi="Arial"/>
                <w:b/>
                <w:noProof/>
                <w:sz w:val="28"/>
              </w:rPr>
              <w:fldChar w:fldCharType="end"/>
            </w:r>
          </w:p>
        </w:tc>
        <w:tc>
          <w:tcPr>
            <w:tcW w:w="143" w:type="dxa"/>
            <w:tcBorders>
              <w:right w:val="single" w:sz="4" w:space="0" w:color="auto"/>
            </w:tcBorders>
          </w:tcPr>
          <w:p w14:paraId="6402B2C3" w14:textId="77777777" w:rsidR="009068CF" w:rsidRPr="00934C27" w:rsidRDefault="009068CF" w:rsidP="00EA66A3">
            <w:pPr>
              <w:spacing w:after="0"/>
              <w:rPr>
                <w:rFonts w:ascii="Arial" w:hAnsi="Arial"/>
                <w:noProof/>
              </w:rPr>
            </w:pPr>
          </w:p>
        </w:tc>
      </w:tr>
      <w:tr w:rsidR="009068CF" w:rsidRPr="00934C27" w14:paraId="34754EF9" w14:textId="77777777" w:rsidTr="00EA66A3">
        <w:tc>
          <w:tcPr>
            <w:tcW w:w="9641" w:type="dxa"/>
            <w:gridSpan w:val="9"/>
            <w:tcBorders>
              <w:left w:val="single" w:sz="4" w:space="0" w:color="auto"/>
              <w:right w:val="single" w:sz="4" w:space="0" w:color="auto"/>
            </w:tcBorders>
          </w:tcPr>
          <w:p w14:paraId="0D6345B1" w14:textId="77777777" w:rsidR="009068CF" w:rsidRPr="00934C27" w:rsidRDefault="009068CF" w:rsidP="00EA66A3">
            <w:pPr>
              <w:spacing w:after="0"/>
              <w:rPr>
                <w:rFonts w:ascii="Arial" w:hAnsi="Arial"/>
                <w:noProof/>
              </w:rPr>
            </w:pPr>
          </w:p>
        </w:tc>
      </w:tr>
      <w:tr w:rsidR="009068CF" w:rsidRPr="00934C27" w14:paraId="6B0157FF" w14:textId="77777777" w:rsidTr="00EA66A3">
        <w:tc>
          <w:tcPr>
            <w:tcW w:w="9641" w:type="dxa"/>
            <w:gridSpan w:val="9"/>
            <w:tcBorders>
              <w:top w:val="single" w:sz="4" w:space="0" w:color="auto"/>
            </w:tcBorders>
          </w:tcPr>
          <w:p w14:paraId="13637EBA" w14:textId="77777777" w:rsidR="009068CF" w:rsidRPr="00934C27" w:rsidRDefault="009068CF" w:rsidP="00EA66A3">
            <w:pPr>
              <w:spacing w:after="0"/>
              <w:jc w:val="center"/>
              <w:rPr>
                <w:rFonts w:ascii="Arial" w:hAnsi="Arial" w:cs="Arial"/>
                <w:i/>
                <w:noProof/>
              </w:rPr>
            </w:pPr>
            <w:r w:rsidRPr="00934C27">
              <w:rPr>
                <w:rFonts w:ascii="Arial" w:hAnsi="Arial" w:cs="Arial"/>
                <w:i/>
                <w:noProof/>
              </w:rPr>
              <w:t xml:space="preserve">For </w:t>
            </w:r>
            <w:hyperlink r:id="rId12" w:anchor="_blank" w:history="1">
              <w:r w:rsidRPr="00934C27">
                <w:rPr>
                  <w:rFonts w:ascii="Arial" w:hAnsi="Arial" w:cs="Arial"/>
                  <w:b/>
                  <w:i/>
                  <w:noProof/>
                  <w:color w:val="FF0000"/>
                  <w:u w:val="single"/>
                </w:rPr>
                <w:t>HE</w:t>
              </w:r>
              <w:bookmarkStart w:id="0" w:name="_Hlt497126619"/>
              <w:r w:rsidRPr="00934C27">
                <w:rPr>
                  <w:rFonts w:ascii="Arial" w:hAnsi="Arial" w:cs="Arial"/>
                  <w:b/>
                  <w:i/>
                  <w:noProof/>
                  <w:color w:val="FF0000"/>
                  <w:u w:val="single"/>
                </w:rPr>
                <w:t>L</w:t>
              </w:r>
              <w:bookmarkEnd w:id="0"/>
              <w:r w:rsidRPr="00934C27">
                <w:rPr>
                  <w:rFonts w:ascii="Arial" w:hAnsi="Arial" w:cs="Arial"/>
                  <w:b/>
                  <w:i/>
                  <w:noProof/>
                  <w:color w:val="FF0000"/>
                  <w:u w:val="single"/>
                </w:rPr>
                <w:t>P</w:t>
              </w:r>
            </w:hyperlink>
            <w:r w:rsidRPr="00934C27">
              <w:rPr>
                <w:rFonts w:ascii="Arial" w:hAnsi="Arial" w:cs="Arial"/>
                <w:b/>
                <w:i/>
                <w:noProof/>
                <w:color w:val="FF0000"/>
              </w:rPr>
              <w:t xml:space="preserve"> </w:t>
            </w:r>
            <w:r w:rsidRPr="00934C27">
              <w:rPr>
                <w:rFonts w:ascii="Arial" w:hAnsi="Arial" w:cs="Arial"/>
                <w:i/>
                <w:noProof/>
              </w:rPr>
              <w:t xml:space="preserve">on using this form: comprehensive instructions can be found at </w:t>
            </w:r>
            <w:r w:rsidRPr="00934C27">
              <w:rPr>
                <w:rFonts w:ascii="Arial" w:hAnsi="Arial" w:cs="Arial"/>
                <w:i/>
                <w:noProof/>
              </w:rPr>
              <w:br/>
            </w:r>
            <w:hyperlink r:id="rId13" w:history="1">
              <w:r w:rsidRPr="00934C27">
                <w:rPr>
                  <w:rFonts w:ascii="Arial" w:hAnsi="Arial" w:cs="Arial"/>
                  <w:i/>
                  <w:noProof/>
                  <w:color w:val="0000FF"/>
                  <w:u w:val="single"/>
                </w:rPr>
                <w:t>http://www.3gpp.org/Change-Requests</w:t>
              </w:r>
            </w:hyperlink>
            <w:r w:rsidRPr="00934C27">
              <w:rPr>
                <w:rFonts w:ascii="Arial" w:hAnsi="Arial" w:cs="Arial"/>
                <w:i/>
                <w:noProof/>
              </w:rPr>
              <w:t>.</w:t>
            </w:r>
          </w:p>
        </w:tc>
      </w:tr>
      <w:tr w:rsidR="009068CF" w:rsidRPr="00934C27" w14:paraId="7CBB88D3" w14:textId="77777777" w:rsidTr="00EA66A3">
        <w:tc>
          <w:tcPr>
            <w:tcW w:w="9641" w:type="dxa"/>
            <w:gridSpan w:val="9"/>
          </w:tcPr>
          <w:p w14:paraId="2D99B4D8" w14:textId="77777777" w:rsidR="009068CF" w:rsidRPr="00934C27" w:rsidRDefault="009068CF" w:rsidP="00EA66A3">
            <w:pPr>
              <w:spacing w:after="0"/>
              <w:rPr>
                <w:rFonts w:ascii="Arial" w:hAnsi="Arial"/>
                <w:noProof/>
                <w:sz w:val="8"/>
                <w:szCs w:val="8"/>
              </w:rPr>
            </w:pPr>
          </w:p>
        </w:tc>
      </w:tr>
    </w:tbl>
    <w:p w14:paraId="417CF5FF" w14:textId="77777777" w:rsidR="009068CF" w:rsidRPr="00934C27" w:rsidRDefault="009068CF" w:rsidP="009068CF">
      <w:pPr>
        <w:rPr>
          <w:sz w:val="8"/>
          <w:szCs w:val="8"/>
        </w:rPr>
      </w:pPr>
      <w:r>
        <w:rPr>
          <w:sz w:val="8"/>
          <w:szCs w:val="8"/>
        </w:rPr>
        <w:fldChar w:fldCharType="begin"/>
      </w:r>
      <w:r>
        <w:rPr>
          <w:sz w:val="8"/>
          <w:szCs w:val="8"/>
        </w:rPr>
        <w:instrText xml:space="preserve">  </w:instrText>
      </w:r>
      <w:r>
        <w:rPr>
          <w:sz w:val="8"/>
          <w:szCs w:val="8"/>
        </w:rPr>
        <w:fldChar w:fldCharType="end"/>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8CF" w:rsidRPr="00934C27" w14:paraId="6F2AB413" w14:textId="77777777" w:rsidTr="00EA66A3">
        <w:tc>
          <w:tcPr>
            <w:tcW w:w="2835" w:type="dxa"/>
          </w:tcPr>
          <w:p w14:paraId="71F60E7A" w14:textId="77777777" w:rsidR="009068CF" w:rsidRPr="00934C27" w:rsidRDefault="009068CF" w:rsidP="00EA66A3">
            <w:pPr>
              <w:tabs>
                <w:tab w:val="right" w:pos="2751"/>
              </w:tabs>
              <w:spacing w:after="0"/>
              <w:rPr>
                <w:rFonts w:ascii="Arial" w:hAnsi="Arial"/>
                <w:b/>
                <w:i/>
                <w:noProof/>
              </w:rPr>
            </w:pPr>
            <w:r w:rsidRPr="00934C27">
              <w:rPr>
                <w:rFonts w:ascii="Arial" w:hAnsi="Arial"/>
                <w:b/>
                <w:i/>
                <w:noProof/>
              </w:rPr>
              <w:t>Proposed change affects:</w:t>
            </w:r>
          </w:p>
        </w:tc>
        <w:tc>
          <w:tcPr>
            <w:tcW w:w="1418" w:type="dxa"/>
          </w:tcPr>
          <w:p w14:paraId="07964C2B" w14:textId="77777777" w:rsidR="009068CF" w:rsidRPr="00934C27" w:rsidRDefault="009068CF" w:rsidP="00EA66A3">
            <w:pPr>
              <w:spacing w:after="0"/>
              <w:jc w:val="right"/>
              <w:rPr>
                <w:rFonts w:ascii="Arial" w:hAnsi="Arial"/>
                <w:noProof/>
              </w:rPr>
            </w:pPr>
            <w:r w:rsidRPr="00934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CC30" w14:textId="77777777" w:rsidR="009068CF" w:rsidRPr="00934C27" w:rsidRDefault="009068CF" w:rsidP="00EA66A3">
            <w:pPr>
              <w:spacing w:after="0"/>
              <w:jc w:val="center"/>
              <w:rPr>
                <w:rFonts w:ascii="Arial" w:hAnsi="Arial"/>
                <w:b/>
                <w:caps/>
                <w:noProof/>
              </w:rPr>
            </w:pPr>
          </w:p>
        </w:tc>
        <w:tc>
          <w:tcPr>
            <w:tcW w:w="709" w:type="dxa"/>
            <w:tcBorders>
              <w:left w:val="single" w:sz="4" w:space="0" w:color="auto"/>
            </w:tcBorders>
          </w:tcPr>
          <w:p w14:paraId="694A1A9D" w14:textId="77777777" w:rsidR="009068CF" w:rsidRPr="00934C27" w:rsidRDefault="009068CF" w:rsidP="00EA66A3">
            <w:pPr>
              <w:spacing w:after="0"/>
              <w:jc w:val="right"/>
              <w:rPr>
                <w:rFonts w:ascii="Arial" w:hAnsi="Arial"/>
                <w:noProof/>
                <w:u w:val="single"/>
              </w:rPr>
            </w:pPr>
            <w:r w:rsidRPr="00934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BD652" w14:textId="77777777" w:rsidR="009068CF" w:rsidRPr="00934C27" w:rsidRDefault="009068CF" w:rsidP="00EA66A3">
            <w:pPr>
              <w:spacing w:after="0"/>
              <w:jc w:val="center"/>
              <w:rPr>
                <w:rFonts w:ascii="Arial" w:hAnsi="Arial"/>
                <w:b/>
                <w:caps/>
                <w:noProof/>
                <w:lang w:eastAsia="ko-KR"/>
              </w:rPr>
            </w:pPr>
            <w:r>
              <w:rPr>
                <w:rFonts w:ascii="Arial" w:hAnsi="Arial" w:hint="eastAsia"/>
                <w:b/>
                <w:caps/>
                <w:noProof/>
                <w:lang w:eastAsia="ko-KR"/>
              </w:rPr>
              <w:t>X</w:t>
            </w:r>
          </w:p>
        </w:tc>
        <w:tc>
          <w:tcPr>
            <w:tcW w:w="2126" w:type="dxa"/>
          </w:tcPr>
          <w:p w14:paraId="2489E71A" w14:textId="77777777" w:rsidR="009068CF" w:rsidRPr="00934C27" w:rsidRDefault="009068CF" w:rsidP="00EA66A3">
            <w:pPr>
              <w:spacing w:after="0"/>
              <w:jc w:val="right"/>
              <w:rPr>
                <w:rFonts w:ascii="Arial" w:hAnsi="Arial"/>
                <w:noProof/>
                <w:u w:val="single"/>
              </w:rPr>
            </w:pPr>
            <w:r w:rsidRPr="00934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385B8" w14:textId="77777777" w:rsidR="009068CF" w:rsidRPr="00934C27" w:rsidRDefault="009068CF" w:rsidP="00EA66A3">
            <w:pPr>
              <w:spacing w:after="0"/>
              <w:jc w:val="center"/>
              <w:rPr>
                <w:rFonts w:ascii="Arial" w:hAnsi="Arial"/>
                <w:b/>
                <w:caps/>
                <w:noProof/>
                <w:lang w:eastAsia="ko-KR"/>
              </w:rPr>
            </w:pPr>
            <w:r>
              <w:rPr>
                <w:rFonts w:ascii="Arial" w:hAnsi="Arial" w:hint="eastAsia"/>
                <w:b/>
                <w:caps/>
                <w:noProof/>
                <w:lang w:eastAsia="ko-KR"/>
              </w:rPr>
              <w:t>X</w:t>
            </w:r>
          </w:p>
        </w:tc>
        <w:tc>
          <w:tcPr>
            <w:tcW w:w="1418" w:type="dxa"/>
            <w:tcBorders>
              <w:left w:val="nil"/>
            </w:tcBorders>
          </w:tcPr>
          <w:p w14:paraId="3FDDC34D" w14:textId="77777777" w:rsidR="009068CF" w:rsidRPr="00934C27" w:rsidRDefault="009068CF" w:rsidP="00EA66A3">
            <w:pPr>
              <w:spacing w:after="0"/>
              <w:jc w:val="right"/>
              <w:rPr>
                <w:rFonts w:ascii="Arial" w:hAnsi="Arial"/>
                <w:noProof/>
              </w:rPr>
            </w:pPr>
            <w:r w:rsidRPr="00934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A4A8C" w14:textId="77777777" w:rsidR="009068CF" w:rsidRPr="00934C27" w:rsidRDefault="009068CF" w:rsidP="00EA66A3">
            <w:pPr>
              <w:spacing w:after="0"/>
              <w:jc w:val="center"/>
              <w:rPr>
                <w:rFonts w:ascii="Arial" w:hAnsi="Arial"/>
                <w:b/>
                <w:bCs/>
                <w:caps/>
                <w:noProof/>
              </w:rPr>
            </w:pPr>
          </w:p>
        </w:tc>
      </w:tr>
    </w:tbl>
    <w:p w14:paraId="544B273A" w14:textId="77777777" w:rsidR="009068CF" w:rsidRPr="00934C27" w:rsidRDefault="009068CF" w:rsidP="009068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68CF" w:rsidRPr="00934C27" w14:paraId="66DB8DDE" w14:textId="77777777" w:rsidTr="00EA66A3">
        <w:tc>
          <w:tcPr>
            <w:tcW w:w="9640" w:type="dxa"/>
            <w:gridSpan w:val="11"/>
          </w:tcPr>
          <w:p w14:paraId="622CAC51" w14:textId="77777777" w:rsidR="009068CF" w:rsidRPr="00934C27" w:rsidRDefault="009068CF" w:rsidP="00EA66A3">
            <w:pPr>
              <w:spacing w:after="0"/>
              <w:rPr>
                <w:rFonts w:ascii="Arial" w:hAnsi="Arial"/>
                <w:noProof/>
                <w:sz w:val="8"/>
                <w:szCs w:val="8"/>
              </w:rPr>
            </w:pPr>
          </w:p>
        </w:tc>
      </w:tr>
      <w:tr w:rsidR="009068CF" w:rsidRPr="00934C27" w14:paraId="7D39E1B0" w14:textId="77777777" w:rsidTr="00EA66A3">
        <w:tc>
          <w:tcPr>
            <w:tcW w:w="1843" w:type="dxa"/>
            <w:tcBorders>
              <w:top w:val="single" w:sz="4" w:space="0" w:color="auto"/>
              <w:left w:val="single" w:sz="4" w:space="0" w:color="auto"/>
            </w:tcBorders>
          </w:tcPr>
          <w:p w14:paraId="0FDE73D0"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Title:</w:t>
            </w:r>
            <w:r w:rsidRPr="00934C2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40DB732" w14:textId="67943DB6" w:rsidR="009068CF" w:rsidRPr="00934C27" w:rsidRDefault="00027901" w:rsidP="00EA66A3">
            <w:pPr>
              <w:spacing w:after="0"/>
              <w:ind w:left="100"/>
              <w:rPr>
                <w:rFonts w:ascii="Arial" w:hAnsi="Arial"/>
                <w:noProof/>
              </w:rPr>
            </w:pPr>
            <w:r w:rsidRPr="00027901">
              <w:rPr>
                <w:rFonts w:ascii="Arial" w:hAnsi="Arial"/>
              </w:rPr>
              <w:t xml:space="preserve">Correction on </w:t>
            </w:r>
            <w:r w:rsidRPr="00C07846">
              <w:rPr>
                <w:rFonts w:ascii="Arial" w:hAnsi="Arial"/>
                <w:i/>
                <w:iCs/>
              </w:rPr>
              <w:t>CSI-ReportSubConfig</w:t>
            </w:r>
            <w:r w:rsidRPr="00027901">
              <w:rPr>
                <w:rFonts w:ascii="Arial" w:hAnsi="Arial"/>
              </w:rPr>
              <w:t xml:space="preserve"> field descriptions for NES</w:t>
            </w:r>
          </w:p>
        </w:tc>
      </w:tr>
      <w:tr w:rsidR="009068CF" w:rsidRPr="00934C27" w14:paraId="716D4A1A" w14:textId="77777777" w:rsidTr="00EA66A3">
        <w:tc>
          <w:tcPr>
            <w:tcW w:w="1843" w:type="dxa"/>
            <w:tcBorders>
              <w:left w:val="single" w:sz="4" w:space="0" w:color="auto"/>
            </w:tcBorders>
          </w:tcPr>
          <w:p w14:paraId="309405B0" w14:textId="77777777" w:rsidR="009068CF" w:rsidRPr="00934C27" w:rsidRDefault="009068CF" w:rsidP="00EA66A3">
            <w:pPr>
              <w:spacing w:after="0"/>
              <w:rPr>
                <w:rFonts w:ascii="Arial" w:hAnsi="Arial"/>
                <w:b/>
                <w:i/>
                <w:noProof/>
                <w:sz w:val="8"/>
                <w:szCs w:val="8"/>
              </w:rPr>
            </w:pPr>
          </w:p>
        </w:tc>
        <w:tc>
          <w:tcPr>
            <w:tcW w:w="7797" w:type="dxa"/>
            <w:gridSpan w:val="10"/>
            <w:tcBorders>
              <w:right w:val="single" w:sz="4" w:space="0" w:color="auto"/>
            </w:tcBorders>
          </w:tcPr>
          <w:p w14:paraId="39AB0861" w14:textId="77777777" w:rsidR="009068CF" w:rsidRPr="00934C27" w:rsidRDefault="009068CF" w:rsidP="00EA66A3">
            <w:pPr>
              <w:spacing w:after="0"/>
              <w:rPr>
                <w:rFonts w:ascii="Arial" w:hAnsi="Arial"/>
                <w:noProof/>
                <w:sz w:val="8"/>
                <w:szCs w:val="8"/>
              </w:rPr>
            </w:pPr>
          </w:p>
        </w:tc>
      </w:tr>
      <w:tr w:rsidR="009068CF" w:rsidRPr="00934C27" w14:paraId="1696203A" w14:textId="77777777" w:rsidTr="00EA66A3">
        <w:tc>
          <w:tcPr>
            <w:tcW w:w="1843" w:type="dxa"/>
            <w:tcBorders>
              <w:left w:val="single" w:sz="4" w:space="0" w:color="auto"/>
            </w:tcBorders>
          </w:tcPr>
          <w:p w14:paraId="08C0B19F"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Source to WG:</w:t>
            </w:r>
          </w:p>
        </w:tc>
        <w:tc>
          <w:tcPr>
            <w:tcW w:w="7797" w:type="dxa"/>
            <w:gridSpan w:val="10"/>
            <w:tcBorders>
              <w:right w:val="single" w:sz="4" w:space="0" w:color="auto"/>
            </w:tcBorders>
            <w:shd w:val="pct30" w:color="FFFF00" w:fill="auto"/>
          </w:tcPr>
          <w:p w14:paraId="636AE312" w14:textId="17D8929B" w:rsidR="009068CF" w:rsidRPr="00934C27" w:rsidRDefault="002D0B9F" w:rsidP="00BC5DB8">
            <w:pPr>
              <w:spacing w:after="0"/>
              <w:rPr>
                <w:rFonts w:ascii="Arial" w:hAnsi="Arial"/>
                <w:noProof/>
              </w:rPr>
            </w:pPr>
            <w:r>
              <w:rPr>
                <w:rFonts w:ascii="Arial" w:hAnsi="Arial"/>
              </w:rPr>
              <w:t xml:space="preserve"> </w:t>
            </w:r>
            <w:r w:rsidR="00BC5DB8">
              <w:rPr>
                <w:rFonts w:ascii="Arial" w:hAnsi="Arial"/>
              </w:rPr>
              <w:t>Ericsson</w:t>
            </w:r>
          </w:p>
        </w:tc>
      </w:tr>
      <w:tr w:rsidR="009068CF" w:rsidRPr="00934C27" w14:paraId="4476B28F" w14:textId="77777777" w:rsidTr="00EA66A3">
        <w:tc>
          <w:tcPr>
            <w:tcW w:w="1843" w:type="dxa"/>
            <w:tcBorders>
              <w:left w:val="single" w:sz="4" w:space="0" w:color="auto"/>
            </w:tcBorders>
          </w:tcPr>
          <w:p w14:paraId="185F201F"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Source to TSG:</w:t>
            </w:r>
          </w:p>
        </w:tc>
        <w:tc>
          <w:tcPr>
            <w:tcW w:w="7797" w:type="dxa"/>
            <w:gridSpan w:val="10"/>
            <w:tcBorders>
              <w:right w:val="single" w:sz="4" w:space="0" w:color="auto"/>
            </w:tcBorders>
            <w:shd w:val="pct30" w:color="FFFF00" w:fill="auto"/>
          </w:tcPr>
          <w:p w14:paraId="146010F1" w14:textId="77777777" w:rsidR="009068CF" w:rsidRPr="00934C27" w:rsidRDefault="009068CF" w:rsidP="00EA66A3">
            <w:pPr>
              <w:spacing w:after="0"/>
              <w:ind w:left="100"/>
              <w:rPr>
                <w:rFonts w:ascii="Arial" w:hAnsi="Arial"/>
                <w:noProof/>
              </w:rPr>
            </w:pPr>
            <w:r w:rsidRPr="00934C27">
              <w:rPr>
                <w:rFonts w:ascii="Arial" w:hAnsi="Arial"/>
              </w:rPr>
              <w:fldChar w:fldCharType="begin"/>
            </w:r>
            <w:r w:rsidRPr="00934C27">
              <w:rPr>
                <w:rFonts w:ascii="Arial" w:hAnsi="Arial"/>
              </w:rPr>
              <w:instrText xml:space="preserve"> DOCPROPERTY  SourceIfTsg  \* MERGEFORMAT </w:instrText>
            </w:r>
            <w:r w:rsidRPr="00934C27">
              <w:rPr>
                <w:rFonts w:ascii="Arial" w:hAnsi="Arial"/>
              </w:rPr>
              <w:fldChar w:fldCharType="separate"/>
            </w:r>
            <w:r>
              <w:rPr>
                <w:rFonts w:ascii="Arial" w:hAnsi="Arial"/>
                <w:noProof/>
              </w:rPr>
              <w:t>R2</w:t>
            </w:r>
            <w:r w:rsidRPr="00934C27">
              <w:rPr>
                <w:rFonts w:ascii="Arial" w:hAnsi="Arial"/>
                <w:noProof/>
              </w:rPr>
              <w:fldChar w:fldCharType="end"/>
            </w:r>
          </w:p>
        </w:tc>
      </w:tr>
      <w:tr w:rsidR="009068CF" w:rsidRPr="00934C27" w14:paraId="6AD2282F" w14:textId="77777777" w:rsidTr="00EA66A3">
        <w:tc>
          <w:tcPr>
            <w:tcW w:w="1843" w:type="dxa"/>
            <w:tcBorders>
              <w:left w:val="single" w:sz="4" w:space="0" w:color="auto"/>
            </w:tcBorders>
          </w:tcPr>
          <w:p w14:paraId="18ACFCF5" w14:textId="77777777" w:rsidR="009068CF" w:rsidRPr="00934C27" w:rsidRDefault="009068CF" w:rsidP="00EA66A3">
            <w:pPr>
              <w:spacing w:after="0"/>
              <w:rPr>
                <w:rFonts w:ascii="Arial" w:hAnsi="Arial"/>
                <w:b/>
                <w:i/>
                <w:noProof/>
                <w:sz w:val="8"/>
                <w:szCs w:val="8"/>
              </w:rPr>
            </w:pPr>
          </w:p>
        </w:tc>
        <w:tc>
          <w:tcPr>
            <w:tcW w:w="7797" w:type="dxa"/>
            <w:gridSpan w:val="10"/>
            <w:tcBorders>
              <w:right w:val="single" w:sz="4" w:space="0" w:color="auto"/>
            </w:tcBorders>
          </w:tcPr>
          <w:p w14:paraId="3F70F0C9" w14:textId="77777777" w:rsidR="009068CF" w:rsidRPr="00934C27" w:rsidRDefault="009068CF" w:rsidP="00EA66A3">
            <w:pPr>
              <w:spacing w:after="0"/>
              <w:rPr>
                <w:rFonts w:ascii="Arial" w:hAnsi="Arial"/>
                <w:noProof/>
                <w:sz w:val="8"/>
                <w:szCs w:val="8"/>
              </w:rPr>
            </w:pPr>
          </w:p>
        </w:tc>
      </w:tr>
      <w:tr w:rsidR="009068CF" w:rsidRPr="00934C27" w14:paraId="18C0BB95" w14:textId="77777777" w:rsidTr="00EA66A3">
        <w:tc>
          <w:tcPr>
            <w:tcW w:w="1843" w:type="dxa"/>
            <w:tcBorders>
              <w:left w:val="single" w:sz="4" w:space="0" w:color="auto"/>
            </w:tcBorders>
          </w:tcPr>
          <w:p w14:paraId="1B5C72C3" w14:textId="7CAECCDF" w:rsidR="009068CF" w:rsidRPr="00934C27" w:rsidRDefault="009068CF" w:rsidP="00EA66A3">
            <w:pPr>
              <w:tabs>
                <w:tab w:val="right" w:pos="1759"/>
              </w:tabs>
              <w:spacing w:after="0"/>
              <w:rPr>
                <w:rFonts w:ascii="Arial" w:hAnsi="Arial"/>
                <w:b/>
                <w:i/>
                <w:noProof/>
              </w:rPr>
            </w:pPr>
            <w:r w:rsidRPr="00934C27">
              <w:rPr>
                <w:rFonts w:ascii="Arial" w:hAnsi="Arial"/>
                <w:b/>
                <w:i/>
                <w:noProof/>
              </w:rPr>
              <w:t>Work item code:</w:t>
            </w:r>
          </w:p>
        </w:tc>
        <w:tc>
          <w:tcPr>
            <w:tcW w:w="3686" w:type="dxa"/>
            <w:gridSpan w:val="5"/>
            <w:shd w:val="pct30" w:color="FFFF00" w:fill="auto"/>
          </w:tcPr>
          <w:p w14:paraId="44AB54AB" w14:textId="6FE1DF45" w:rsidR="009068CF" w:rsidRPr="00934C27" w:rsidRDefault="003C79CA" w:rsidP="00EA66A3">
            <w:pPr>
              <w:spacing w:after="0"/>
              <w:ind w:left="100"/>
              <w:rPr>
                <w:rFonts w:ascii="Arial" w:hAnsi="Arial"/>
                <w:noProof/>
              </w:rPr>
            </w:pPr>
            <w:r w:rsidRPr="003C79CA">
              <w:rPr>
                <w:rFonts w:ascii="Arial" w:hAnsi="Arial"/>
                <w:noProof/>
              </w:rPr>
              <w:t>Netw_Energy_NR-Core</w:t>
            </w:r>
          </w:p>
        </w:tc>
        <w:tc>
          <w:tcPr>
            <w:tcW w:w="567" w:type="dxa"/>
            <w:tcBorders>
              <w:left w:val="nil"/>
            </w:tcBorders>
          </w:tcPr>
          <w:p w14:paraId="7BDBF5F1" w14:textId="77777777" w:rsidR="009068CF" w:rsidRPr="00934C27" w:rsidRDefault="009068CF" w:rsidP="00EA66A3">
            <w:pPr>
              <w:spacing w:after="0"/>
              <w:ind w:right="100"/>
              <w:rPr>
                <w:rFonts w:ascii="Arial" w:hAnsi="Arial"/>
                <w:noProof/>
              </w:rPr>
            </w:pPr>
          </w:p>
        </w:tc>
        <w:tc>
          <w:tcPr>
            <w:tcW w:w="1417" w:type="dxa"/>
            <w:gridSpan w:val="3"/>
            <w:tcBorders>
              <w:left w:val="nil"/>
            </w:tcBorders>
          </w:tcPr>
          <w:p w14:paraId="407705E1" w14:textId="77777777" w:rsidR="009068CF" w:rsidRPr="00934C27" w:rsidRDefault="009068CF" w:rsidP="00EA66A3">
            <w:pPr>
              <w:spacing w:after="0"/>
              <w:jc w:val="right"/>
              <w:rPr>
                <w:rFonts w:ascii="Arial" w:hAnsi="Arial"/>
                <w:noProof/>
              </w:rPr>
            </w:pPr>
            <w:r w:rsidRPr="00934C27">
              <w:rPr>
                <w:rFonts w:ascii="Arial" w:hAnsi="Arial"/>
                <w:b/>
                <w:i/>
                <w:noProof/>
              </w:rPr>
              <w:t>Date:</w:t>
            </w:r>
          </w:p>
        </w:tc>
        <w:tc>
          <w:tcPr>
            <w:tcW w:w="2127" w:type="dxa"/>
            <w:tcBorders>
              <w:right w:val="single" w:sz="4" w:space="0" w:color="auto"/>
            </w:tcBorders>
            <w:shd w:val="pct30" w:color="FFFF00" w:fill="auto"/>
          </w:tcPr>
          <w:p w14:paraId="31294ECC" w14:textId="3D41635E" w:rsidR="009068CF" w:rsidRPr="00934C27" w:rsidRDefault="00F85C0D" w:rsidP="00EA66A3">
            <w:pPr>
              <w:spacing w:after="0"/>
              <w:ind w:left="100"/>
              <w:rPr>
                <w:rFonts w:ascii="Arial" w:hAnsi="Arial"/>
                <w:noProof/>
              </w:rPr>
            </w:pPr>
            <w:r>
              <w:rPr>
                <w:rFonts w:ascii="Arial" w:hAnsi="Arial"/>
              </w:rPr>
              <w:t>2024-</w:t>
            </w:r>
            <w:r w:rsidR="00FC0F4C">
              <w:rPr>
                <w:rFonts w:ascii="Arial" w:hAnsi="Arial"/>
              </w:rPr>
              <w:t>10</w:t>
            </w:r>
            <w:r>
              <w:rPr>
                <w:rFonts w:ascii="Arial" w:hAnsi="Arial"/>
              </w:rPr>
              <w:t>-</w:t>
            </w:r>
            <w:r w:rsidR="00FC0F4C">
              <w:rPr>
                <w:rFonts w:ascii="Arial" w:hAnsi="Arial"/>
              </w:rPr>
              <w:t>04</w:t>
            </w:r>
          </w:p>
        </w:tc>
      </w:tr>
      <w:tr w:rsidR="009068CF" w:rsidRPr="00934C27" w14:paraId="3D969BD9" w14:textId="77777777" w:rsidTr="00EA66A3">
        <w:tc>
          <w:tcPr>
            <w:tcW w:w="1843" w:type="dxa"/>
            <w:tcBorders>
              <w:left w:val="single" w:sz="4" w:space="0" w:color="auto"/>
            </w:tcBorders>
          </w:tcPr>
          <w:p w14:paraId="34E903F1" w14:textId="77777777" w:rsidR="009068CF" w:rsidRPr="00934C27" w:rsidRDefault="009068CF" w:rsidP="00EA66A3">
            <w:pPr>
              <w:spacing w:after="0"/>
              <w:rPr>
                <w:rFonts w:ascii="Arial" w:hAnsi="Arial"/>
                <w:b/>
                <w:i/>
                <w:noProof/>
                <w:sz w:val="8"/>
                <w:szCs w:val="8"/>
              </w:rPr>
            </w:pPr>
          </w:p>
        </w:tc>
        <w:tc>
          <w:tcPr>
            <w:tcW w:w="1986" w:type="dxa"/>
            <w:gridSpan w:val="4"/>
          </w:tcPr>
          <w:p w14:paraId="6A4912F5" w14:textId="77777777" w:rsidR="009068CF" w:rsidRPr="00934C27" w:rsidRDefault="009068CF" w:rsidP="00EA66A3">
            <w:pPr>
              <w:spacing w:after="0"/>
              <w:rPr>
                <w:rFonts w:ascii="Arial" w:hAnsi="Arial"/>
                <w:noProof/>
                <w:sz w:val="8"/>
                <w:szCs w:val="8"/>
              </w:rPr>
            </w:pPr>
          </w:p>
        </w:tc>
        <w:tc>
          <w:tcPr>
            <w:tcW w:w="2267" w:type="dxa"/>
            <w:gridSpan w:val="2"/>
          </w:tcPr>
          <w:p w14:paraId="10693C1D" w14:textId="77777777" w:rsidR="009068CF" w:rsidRPr="00934C27" w:rsidRDefault="009068CF" w:rsidP="00EA66A3">
            <w:pPr>
              <w:spacing w:after="0"/>
              <w:rPr>
                <w:rFonts w:ascii="Arial" w:hAnsi="Arial"/>
                <w:noProof/>
                <w:sz w:val="8"/>
                <w:szCs w:val="8"/>
              </w:rPr>
            </w:pPr>
          </w:p>
        </w:tc>
        <w:tc>
          <w:tcPr>
            <w:tcW w:w="1417" w:type="dxa"/>
            <w:gridSpan w:val="3"/>
          </w:tcPr>
          <w:p w14:paraId="3033E8B9" w14:textId="77777777" w:rsidR="009068CF" w:rsidRPr="00934C27" w:rsidRDefault="009068CF" w:rsidP="00EA66A3">
            <w:pPr>
              <w:spacing w:after="0"/>
              <w:rPr>
                <w:rFonts w:ascii="Arial" w:hAnsi="Arial"/>
                <w:noProof/>
                <w:sz w:val="8"/>
                <w:szCs w:val="8"/>
              </w:rPr>
            </w:pPr>
          </w:p>
        </w:tc>
        <w:tc>
          <w:tcPr>
            <w:tcW w:w="2127" w:type="dxa"/>
            <w:tcBorders>
              <w:right w:val="single" w:sz="4" w:space="0" w:color="auto"/>
            </w:tcBorders>
          </w:tcPr>
          <w:p w14:paraId="5273BFEC" w14:textId="77777777" w:rsidR="009068CF" w:rsidRPr="00934C27" w:rsidRDefault="009068CF" w:rsidP="00EA66A3">
            <w:pPr>
              <w:spacing w:after="0"/>
              <w:rPr>
                <w:rFonts w:ascii="Arial" w:hAnsi="Arial"/>
                <w:noProof/>
                <w:sz w:val="8"/>
                <w:szCs w:val="8"/>
              </w:rPr>
            </w:pPr>
          </w:p>
        </w:tc>
      </w:tr>
      <w:tr w:rsidR="009068CF" w:rsidRPr="00934C27" w14:paraId="2BDF533A" w14:textId="77777777" w:rsidTr="00EA66A3">
        <w:trPr>
          <w:cantSplit/>
        </w:trPr>
        <w:tc>
          <w:tcPr>
            <w:tcW w:w="1843" w:type="dxa"/>
            <w:tcBorders>
              <w:left w:val="single" w:sz="4" w:space="0" w:color="auto"/>
            </w:tcBorders>
          </w:tcPr>
          <w:p w14:paraId="55E5A8E0"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Category:</w:t>
            </w:r>
          </w:p>
        </w:tc>
        <w:tc>
          <w:tcPr>
            <w:tcW w:w="851" w:type="dxa"/>
            <w:shd w:val="pct30" w:color="FFFF00" w:fill="auto"/>
          </w:tcPr>
          <w:p w14:paraId="668C796E" w14:textId="77777777" w:rsidR="009068CF" w:rsidRPr="00934C27" w:rsidRDefault="009068CF" w:rsidP="00EA66A3">
            <w:pPr>
              <w:spacing w:after="0"/>
              <w:ind w:left="100" w:right="-609"/>
              <w:rPr>
                <w:rFonts w:ascii="Arial" w:hAnsi="Arial"/>
                <w:b/>
                <w:noProof/>
              </w:rPr>
            </w:pPr>
            <w:r w:rsidRPr="00934C27">
              <w:rPr>
                <w:rFonts w:ascii="Arial" w:hAnsi="Arial"/>
              </w:rPr>
              <w:fldChar w:fldCharType="begin"/>
            </w:r>
            <w:r w:rsidRPr="00934C27">
              <w:rPr>
                <w:rFonts w:ascii="Arial" w:hAnsi="Arial"/>
              </w:rPr>
              <w:instrText xml:space="preserve"> DOCPROPERTY  Cat  \* MERGEFORMAT </w:instrText>
            </w:r>
            <w:r w:rsidRPr="00934C27">
              <w:rPr>
                <w:rFonts w:ascii="Arial" w:hAnsi="Arial"/>
              </w:rPr>
              <w:fldChar w:fldCharType="separate"/>
            </w:r>
            <w:r w:rsidRPr="0009049D">
              <w:rPr>
                <w:rFonts w:ascii="Arial" w:hAnsi="Arial"/>
                <w:b/>
                <w:noProof/>
              </w:rPr>
              <w:t>F</w:t>
            </w:r>
            <w:r w:rsidRPr="00934C27">
              <w:rPr>
                <w:rFonts w:ascii="Arial" w:hAnsi="Arial"/>
                <w:b/>
                <w:noProof/>
              </w:rPr>
              <w:fldChar w:fldCharType="end"/>
            </w:r>
          </w:p>
        </w:tc>
        <w:tc>
          <w:tcPr>
            <w:tcW w:w="3402" w:type="dxa"/>
            <w:gridSpan w:val="5"/>
            <w:tcBorders>
              <w:left w:val="nil"/>
            </w:tcBorders>
          </w:tcPr>
          <w:p w14:paraId="361B6BEB" w14:textId="77777777" w:rsidR="009068CF" w:rsidRPr="00934C27" w:rsidRDefault="009068CF" w:rsidP="00EA66A3">
            <w:pPr>
              <w:spacing w:after="0"/>
              <w:rPr>
                <w:rFonts w:ascii="Arial" w:hAnsi="Arial"/>
                <w:noProof/>
              </w:rPr>
            </w:pPr>
          </w:p>
        </w:tc>
        <w:tc>
          <w:tcPr>
            <w:tcW w:w="1417" w:type="dxa"/>
            <w:gridSpan w:val="3"/>
            <w:tcBorders>
              <w:left w:val="nil"/>
            </w:tcBorders>
          </w:tcPr>
          <w:p w14:paraId="5507F2FB" w14:textId="77777777" w:rsidR="009068CF" w:rsidRPr="00934C27" w:rsidRDefault="009068CF" w:rsidP="00EA66A3">
            <w:pPr>
              <w:spacing w:after="0"/>
              <w:jc w:val="right"/>
              <w:rPr>
                <w:rFonts w:ascii="Arial" w:hAnsi="Arial"/>
                <w:b/>
                <w:i/>
                <w:noProof/>
              </w:rPr>
            </w:pPr>
            <w:r w:rsidRPr="00934C27">
              <w:rPr>
                <w:rFonts w:ascii="Arial" w:hAnsi="Arial"/>
                <w:b/>
                <w:i/>
                <w:noProof/>
              </w:rPr>
              <w:t>Release:</w:t>
            </w:r>
          </w:p>
        </w:tc>
        <w:tc>
          <w:tcPr>
            <w:tcW w:w="2127" w:type="dxa"/>
            <w:tcBorders>
              <w:right w:val="single" w:sz="4" w:space="0" w:color="auto"/>
            </w:tcBorders>
            <w:shd w:val="pct30" w:color="FFFF00" w:fill="auto"/>
          </w:tcPr>
          <w:p w14:paraId="2D017481" w14:textId="77777777" w:rsidR="009068CF" w:rsidRPr="00934C27" w:rsidRDefault="009068CF" w:rsidP="00EA66A3">
            <w:pPr>
              <w:spacing w:after="0"/>
              <w:ind w:left="100"/>
              <w:rPr>
                <w:rFonts w:ascii="Arial" w:hAnsi="Arial"/>
                <w:noProof/>
              </w:rPr>
            </w:pPr>
            <w:r w:rsidRPr="00934C27">
              <w:rPr>
                <w:rFonts w:ascii="Arial" w:hAnsi="Arial"/>
              </w:rPr>
              <w:fldChar w:fldCharType="begin"/>
            </w:r>
            <w:r w:rsidRPr="00934C27">
              <w:rPr>
                <w:rFonts w:ascii="Arial" w:hAnsi="Arial"/>
              </w:rPr>
              <w:instrText xml:space="preserve"> DOCPROPERTY  Release  \* MERGEFORMAT </w:instrText>
            </w:r>
            <w:r w:rsidRPr="00934C27">
              <w:rPr>
                <w:rFonts w:ascii="Arial" w:hAnsi="Arial"/>
              </w:rPr>
              <w:fldChar w:fldCharType="separate"/>
            </w:r>
            <w:r>
              <w:rPr>
                <w:rFonts w:ascii="Arial" w:hAnsi="Arial"/>
                <w:noProof/>
              </w:rPr>
              <w:t>Rel-18</w:t>
            </w:r>
            <w:r w:rsidRPr="00934C27">
              <w:rPr>
                <w:rFonts w:ascii="Arial" w:hAnsi="Arial"/>
                <w:noProof/>
              </w:rPr>
              <w:fldChar w:fldCharType="end"/>
            </w:r>
          </w:p>
        </w:tc>
      </w:tr>
      <w:tr w:rsidR="009068CF" w:rsidRPr="00934C27" w14:paraId="60FB89FD" w14:textId="77777777" w:rsidTr="00EA66A3">
        <w:tc>
          <w:tcPr>
            <w:tcW w:w="1843" w:type="dxa"/>
            <w:tcBorders>
              <w:left w:val="single" w:sz="4" w:space="0" w:color="auto"/>
              <w:bottom w:val="single" w:sz="4" w:space="0" w:color="auto"/>
            </w:tcBorders>
          </w:tcPr>
          <w:p w14:paraId="3188B429" w14:textId="77777777" w:rsidR="009068CF" w:rsidRPr="00934C27" w:rsidRDefault="009068CF" w:rsidP="00EA66A3">
            <w:pPr>
              <w:spacing w:after="0"/>
              <w:rPr>
                <w:rFonts w:ascii="Arial" w:hAnsi="Arial"/>
                <w:b/>
                <w:i/>
                <w:noProof/>
              </w:rPr>
            </w:pPr>
          </w:p>
        </w:tc>
        <w:tc>
          <w:tcPr>
            <w:tcW w:w="4677" w:type="dxa"/>
            <w:gridSpan w:val="8"/>
            <w:tcBorders>
              <w:bottom w:val="single" w:sz="4" w:space="0" w:color="auto"/>
            </w:tcBorders>
          </w:tcPr>
          <w:p w14:paraId="6474456F" w14:textId="77777777" w:rsidR="009068CF" w:rsidRPr="00934C27" w:rsidRDefault="009068CF" w:rsidP="00EA66A3">
            <w:pPr>
              <w:spacing w:after="0"/>
              <w:ind w:left="383" w:hanging="383"/>
              <w:rPr>
                <w:rFonts w:ascii="Arial" w:hAnsi="Arial"/>
                <w:i/>
                <w:noProof/>
                <w:sz w:val="18"/>
              </w:rPr>
            </w:pPr>
            <w:r w:rsidRPr="00934C27">
              <w:rPr>
                <w:rFonts w:ascii="Arial" w:hAnsi="Arial"/>
                <w:i/>
                <w:noProof/>
                <w:sz w:val="18"/>
              </w:rPr>
              <w:t xml:space="preserve">Use </w:t>
            </w:r>
            <w:r w:rsidRPr="00934C27">
              <w:rPr>
                <w:rFonts w:ascii="Arial" w:hAnsi="Arial"/>
                <w:i/>
                <w:noProof/>
                <w:sz w:val="18"/>
                <w:u w:val="single"/>
              </w:rPr>
              <w:t>one</w:t>
            </w:r>
            <w:r w:rsidRPr="00934C27">
              <w:rPr>
                <w:rFonts w:ascii="Arial" w:hAnsi="Arial"/>
                <w:i/>
                <w:noProof/>
                <w:sz w:val="18"/>
              </w:rPr>
              <w:t xml:space="preserve"> of the following categories:</w:t>
            </w:r>
            <w:r w:rsidRPr="00934C27">
              <w:rPr>
                <w:rFonts w:ascii="Arial" w:hAnsi="Arial"/>
                <w:b/>
                <w:i/>
                <w:noProof/>
                <w:sz w:val="18"/>
              </w:rPr>
              <w:br/>
              <w:t>F</w:t>
            </w:r>
            <w:r w:rsidRPr="00934C27">
              <w:rPr>
                <w:rFonts w:ascii="Arial" w:hAnsi="Arial"/>
                <w:i/>
                <w:noProof/>
                <w:sz w:val="18"/>
              </w:rPr>
              <w:t xml:space="preserve">  (correction)</w:t>
            </w:r>
            <w:r w:rsidRPr="00934C27">
              <w:rPr>
                <w:rFonts w:ascii="Arial" w:hAnsi="Arial"/>
                <w:i/>
                <w:noProof/>
                <w:sz w:val="18"/>
              </w:rPr>
              <w:br/>
            </w:r>
            <w:r w:rsidRPr="00934C27">
              <w:rPr>
                <w:rFonts w:ascii="Arial" w:hAnsi="Arial"/>
                <w:b/>
                <w:i/>
                <w:noProof/>
                <w:sz w:val="18"/>
              </w:rPr>
              <w:t>A</w:t>
            </w:r>
            <w:r w:rsidRPr="00934C27">
              <w:rPr>
                <w:rFonts w:ascii="Arial" w:hAnsi="Arial"/>
                <w:i/>
                <w:noProof/>
                <w:sz w:val="18"/>
              </w:rPr>
              <w:t xml:space="preserve">  (mirror corresponding to a change in an earlier </w:t>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t>release)</w:t>
            </w:r>
            <w:r w:rsidRPr="00934C27">
              <w:rPr>
                <w:rFonts w:ascii="Arial" w:hAnsi="Arial"/>
                <w:i/>
                <w:noProof/>
                <w:sz w:val="18"/>
              </w:rPr>
              <w:br/>
            </w:r>
            <w:r w:rsidRPr="00934C27">
              <w:rPr>
                <w:rFonts w:ascii="Arial" w:hAnsi="Arial"/>
                <w:b/>
                <w:i/>
                <w:noProof/>
                <w:sz w:val="18"/>
              </w:rPr>
              <w:t>B</w:t>
            </w:r>
            <w:r w:rsidRPr="00934C27">
              <w:rPr>
                <w:rFonts w:ascii="Arial" w:hAnsi="Arial"/>
                <w:i/>
                <w:noProof/>
                <w:sz w:val="18"/>
              </w:rPr>
              <w:t xml:space="preserve">  (addition of feature), </w:t>
            </w:r>
            <w:r w:rsidRPr="00934C27">
              <w:rPr>
                <w:rFonts w:ascii="Arial" w:hAnsi="Arial"/>
                <w:i/>
                <w:noProof/>
                <w:sz w:val="18"/>
              </w:rPr>
              <w:br/>
            </w:r>
            <w:r w:rsidRPr="00934C27">
              <w:rPr>
                <w:rFonts w:ascii="Arial" w:hAnsi="Arial"/>
                <w:b/>
                <w:i/>
                <w:noProof/>
                <w:sz w:val="18"/>
              </w:rPr>
              <w:t>C</w:t>
            </w:r>
            <w:r w:rsidRPr="00934C27">
              <w:rPr>
                <w:rFonts w:ascii="Arial" w:hAnsi="Arial"/>
                <w:i/>
                <w:noProof/>
                <w:sz w:val="18"/>
              </w:rPr>
              <w:t xml:space="preserve">  (functional modification of feature)</w:t>
            </w:r>
            <w:r w:rsidRPr="00934C27">
              <w:rPr>
                <w:rFonts w:ascii="Arial" w:hAnsi="Arial"/>
                <w:i/>
                <w:noProof/>
                <w:sz w:val="18"/>
              </w:rPr>
              <w:br/>
            </w:r>
            <w:r w:rsidRPr="00934C27">
              <w:rPr>
                <w:rFonts w:ascii="Arial" w:hAnsi="Arial"/>
                <w:b/>
                <w:i/>
                <w:noProof/>
                <w:sz w:val="18"/>
              </w:rPr>
              <w:t>D</w:t>
            </w:r>
            <w:r w:rsidRPr="00934C27">
              <w:rPr>
                <w:rFonts w:ascii="Arial" w:hAnsi="Arial"/>
                <w:i/>
                <w:noProof/>
                <w:sz w:val="18"/>
              </w:rPr>
              <w:t xml:space="preserve">  (editorial modification)</w:t>
            </w:r>
          </w:p>
          <w:p w14:paraId="5B98AA89" w14:textId="77777777" w:rsidR="009068CF" w:rsidRPr="00934C27" w:rsidRDefault="009068CF" w:rsidP="00EA66A3">
            <w:pPr>
              <w:spacing w:after="120"/>
              <w:rPr>
                <w:rFonts w:ascii="Arial" w:hAnsi="Arial"/>
                <w:noProof/>
              </w:rPr>
            </w:pPr>
            <w:r w:rsidRPr="00934C27">
              <w:rPr>
                <w:rFonts w:ascii="Arial" w:hAnsi="Arial"/>
                <w:noProof/>
                <w:sz w:val="18"/>
              </w:rPr>
              <w:t>Detailed explanations of the above categories can</w:t>
            </w:r>
            <w:r w:rsidRPr="00934C27">
              <w:rPr>
                <w:rFonts w:ascii="Arial" w:hAnsi="Arial"/>
                <w:noProof/>
                <w:sz w:val="18"/>
              </w:rPr>
              <w:br/>
              <w:t xml:space="preserve">be found in 3GPP </w:t>
            </w:r>
            <w:hyperlink r:id="rId14" w:history="1">
              <w:r w:rsidRPr="00934C27">
                <w:rPr>
                  <w:rFonts w:ascii="Arial" w:hAnsi="Arial"/>
                  <w:noProof/>
                  <w:color w:val="0000FF"/>
                  <w:sz w:val="18"/>
                  <w:u w:val="single"/>
                </w:rPr>
                <w:t>TR 21.900</w:t>
              </w:r>
            </w:hyperlink>
            <w:r w:rsidRPr="00934C27">
              <w:rPr>
                <w:rFonts w:ascii="Arial" w:hAnsi="Arial"/>
                <w:noProof/>
                <w:sz w:val="18"/>
              </w:rPr>
              <w:t>.</w:t>
            </w:r>
          </w:p>
        </w:tc>
        <w:tc>
          <w:tcPr>
            <w:tcW w:w="3120" w:type="dxa"/>
            <w:gridSpan w:val="2"/>
            <w:tcBorders>
              <w:bottom w:val="single" w:sz="4" w:space="0" w:color="auto"/>
              <w:right w:val="single" w:sz="4" w:space="0" w:color="auto"/>
            </w:tcBorders>
          </w:tcPr>
          <w:p w14:paraId="0AD3233D" w14:textId="77777777" w:rsidR="009068CF" w:rsidRPr="00934C27" w:rsidRDefault="009068CF" w:rsidP="00EA66A3">
            <w:pPr>
              <w:tabs>
                <w:tab w:val="left" w:pos="950"/>
              </w:tabs>
              <w:spacing w:after="0"/>
              <w:ind w:left="241" w:hanging="241"/>
              <w:rPr>
                <w:rFonts w:ascii="Arial" w:hAnsi="Arial"/>
                <w:i/>
                <w:noProof/>
                <w:sz w:val="18"/>
              </w:rPr>
            </w:pPr>
            <w:r w:rsidRPr="00934C27">
              <w:rPr>
                <w:rFonts w:ascii="Arial" w:hAnsi="Arial"/>
                <w:i/>
                <w:noProof/>
                <w:sz w:val="18"/>
              </w:rPr>
              <w:t xml:space="preserve">Use </w:t>
            </w:r>
            <w:r w:rsidRPr="00934C27">
              <w:rPr>
                <w:rFonts w:ascii="Arial" w:hAnsi="Arial"/>
                <w:i/>
                <w:noProof/>
                <w:sz w:val="18"/>
                <w:u w:val="single"/>
              </w:rPr>
              <w:t>one</w:t>
            </w:r>
            <w:r w:rsidRPr="00934C27">
              <w:rPr>
                <w:rFonts w:ascii="Arial" w:hAnsi="Arial"/>
                <w:i/>
                <w:noProof/>
                <w:sz w:val="18"/>
              </w:rPr>
              <w:t xml:space="preserve"> of the following releases:</w:t>
            </w:r>
            <w:r w:rsidRPr="00934C27">
              <w:rPr>
                <w:rFonts w:ascii="Arial" w:hAnsi="Arial"/>
                <w:i/>
                <w:noProof/>
                <w:sz w:val="18"/>
              </w:rPr>
              <w:br/>
              <w:t>Rel-8</w:t>
            </w:r>
            <w:r w:rsidRPr="00934C27">
              <w:rPr>
                <w:rFonts w:ascii="Arial" w:hAnsi="Arial"/>
                <w:i/>
                <w:noProof/>
                <w:sz w:val="18"/>
              </w:rPr>
              <w:tab/>
              <w:t>(Release 8)</w:t>
            </w:r>
            <w:r w:rsidRPr="00934C27">
              <w:rPr>
                <w:rFonts w:ascii="Arial" w:hAnsi="Arial"/>
                <w:i/>
                <w:noProof/>
                <w:sz w:val="18"/>
              </w:rPr>
              <w:br/>
              <w:t>Rel-9</w:t>
            </w:r>
            <w:r w:rsidRPr="00934C27">
              <w:rPr>
                <w:rFonts w:ascii="Arial" w:hAnsi="Arial"/>
                <w:i/>
                <w:noProof/>
                <w:sz w:val="18"/>
              </w:rPr>
              <w:tab/>
              <w:t>(Release 9)</w:t>
            </w:r>
            <w:r w:rsidRPr="00934C27">
              <w:rPr>
                <w:rFonts w:ascii="Arial" w:hAnsi="Arial"/>
                <w:i/>
                <w:noProof/>
                <w:sz w:val="18"/>
              </w:rPr>
              <w:br/>
              <w:t>Rel-10</w:t>
            </w:r>
            <w:r w:rsidRPr="00934C27">
              <w:rPr>
                <w:rFonts w:ascii="Arial" w:hAnsi="Arial"/>
                <w:i/>
                <w:noProof/>
                <w:sz w:val="18"/>
              </w:rPr>
              <w:tab/>
              <w:t>(Release 10)</w:t>
            </w:r>
            <w:r w:rsidRPr="00934C27">
              <w:rPr>
                <w:rFonts w:ascii="Arial" w:hAnsi="Arial"/>
                <w:i/>
                <w:noProof/>
                <w:sz w:val="18"/>
              </w:rPr>
              <w:br/>
              <w:t>Rel-11</w:t>
            </w:r>
            <w:r w:rsidRPr="00934C27">
              <w:rPr>
                <w:rFonts w:ascii="Arial" w:hAnsi="Arial"/>
                <w:i/>
                <w:noProof/>
                <w:sz w:val="18"/>
              </w:rPr>
              <w:tab/>
              <w:t>(Release 11)</w:t>
            </w:r>
            <w:r w:rsidRPr="00934C27">
              <w:rPr>
                <w:rFonts w:ascii="Arial" w:hAnsi="Arial"/>
                <w:i/>
                <w:noProof/>
                <w:sz w:val="18"/>
              </w:rPr>
              <w:br/>
              <w:t>…</w:t>
            </w:r>
            <w:r w:rsidRPr="00934C27">
              <w:rPr>
                <w:rFonts w:ascii="Arial" w:hAnsi="Arial"/>
                <w:i/>
                <w:noProof/>
                <w:sz w:val="18"/>
              </w:rPr>
              <w:br/>
              <w:t>Rel-17</w:t>
            </w:r>
            <w:r w:rsidRPr="00934C27">
              <w:rPr>
                <w:rFonts w:ascii="Arial" w:hAnsi="Arial"/>
                <w:i/>
                <w:noProof/>
                <w:sz w:val="18"/>
              </w:rPr>
              <w:tab/>
              <w:t>(Release 17)</w:t>
            </w:r>
            <w:r w:rsidRPr="00934C27">
              <w:rPr>
                <w:rFonts w:ascii="Arial" w:hAnsi="Arial"/>
                <w:i/>
                <w:noProof/>
                <w:sz w:val="18"/>
              </w:rPr>
              <w:br/>
              <w:t>Rel-18</w:t>
            </w:r>
            <w:r w:rsidRPr="00934C27">
              <w:rPr>
                <w:rFonts w:ascii="Arial" w:hAnsi="Arial"/>
                <w:i/>
                <w:noProof/>
                <w:sz w:val="18"/>
              </w:rPr>
              <w:tab/>
              <w:t>(Release 18)</w:t>
            </w:r>
            <w:r w:rsidRPr="00934C27">
              <w:rPr>
                <w:rFonts w:ascii="Arial" w:hAnsi="Arial"/>
                <w:i/>
                <w:noProof/>
                <w:sz w:val="18"/>
              </w:rPr>
              <w:br/>
              <w:t>Rel-19</w:t>
            </w:r>
            <w:r w:rsidRPr="00934C27">
              <w:rPr>
                <w:rFonts w:ascii="Arial" w:hAnsi="Arial"/>
                <w:i/>
                <w:noProof/>
                <w:sz w:val="18"/>
              </w:rPr>
              <w:tab/>
              <w:t xml:space="preserve">(Release 19) </w:t>
            </w:r>
            <w:r w:rsidRPr="00934C27">
              <w:rPr>
                <w:rFonts w:ascii="Arial" w:hAnsi="Arial"/>
                <w:i/>
                <w:noProof/>
                <w:sz w:val="18"/>
              </w:rPr>
              <w:br/>
              <w:t>Rel-20</w:t>
            </w:r>
            <w:r w:rsidRPr="00934C27">
              <w:rPr>
                <w:rFonts w:ascii="Arial" w:hAnsi="Arial"/>
                <w:i/>
                <w:noProof/>
                <w:sz w:val="18"/>
              </w:rPr>
              <w:tab/>
              <w:t>(Release 20)</w:t>
            </w:r>
          </w:p>
        </w:tc>
      </w:tr>
      <w:tr w:rsidR="009068CF" w:rsidRPr="00934C27" w14:paraId="2A63F037" w14:textId="77777777" w:rsidTr="00EA66A3">
        <w:tc>
          <w:tcPr>
            <w:tcW w:w="1843" w:type="dxa"/>
          </w:tcPr>
          <w:p w14:paraId="2CE99CE8" w14:textId="77777777" w:rsidR="009068CF" w:rsidRPr="00934C27" w:rsidRDefault="009068CF" w:rsidP="00EA66A3">
            <w:pPr>
              <w:spacing w:after="0"/>
              <w:rPr>
                <w:rFonts w:ascii="Arial" w:hAnsi="Arial"/>
                <w:b/>
                <w:i/>
                <w:noProof/>
                <w:sz w:val="8"/>
                <w:szCs w:val="8"/>
              </w:rPr>
            </w:pPr>
          </w:p>
        </w:tc>
        <w:tc>
          <w:tcPr>
            <w:tcW w:w="7797" w:type="dxa"/>
            <w:gridSpan w:val="10"/>
          </w:tcPr>
          <w:p w14:paraId="19353CA3" w14:textId="77777777" w:rsidR="009068CF" w:rsidRPr="00934C27" w:rsidRDefault="009068CF" w:rsidP="00EA66A3">
            <w:pPr>
              <w:spacing w:after="0"/>
              <w:rPr>
                <w:rFonts w:ascii="Arial" w:hAnsi="Arial"/>
                <w:noProof/>
                <w:sz w:val="8"/>
                <w:szCs w:val="8"/>
              </w:rPr>
            </w:pPr>
          </w:p>
        </w:tc>
      </w:tr>
      <w:tr w:rsidR="009068CF" w:rsidRPr="00934C27" w14:paraId="19C45979" w14:textId="77777777" w:rsidTr="00EA66A3">
        <w:tc>
          <w:tcPr>
            <w:tcW w:w="2694" w:type="dxa"/>
            <w:gridSpan w:val="2"/>
            <w:tcBorders>
              <w:top w:val="single" w:sz="4" w:space="0" w:color="auto"/>
              <w:left w:val="single" w:sz="4" w:space="0" w:color="auto"/>
            </w:tcBorders>
          </w:tcPr>
          <w:p w14:paraId="57032DE5"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4B995F5" w14:textId="4BE50C93" w:rsidR="00334343" w:rsidRDefault="00334343" w:rsidP="00334343">
            <w:pPr>
              <w:spacing w:after="0"/>
              <w:rPr>
                <w:rFonts w:ascii="Arial" w:hAnsi="Arial"/>
                <w:noProof/>
              </w:rPr>
            </w:pPr>
          </w:p>
          <w:p w14:paraId="0EBADD4E" w14:textId="61F4564E" w:rsidR="00334343" w:rsidRDefault="00FC0F4C" w:rsidP="00334343">
            <w:pPr>
              <w:pStyle w:val="CRCoverPage"/>
              <w:numPr>
                <w:ilvl w:val="0"/>
                <w:numId w:val="1"/>
              </w:numPr>
              <w:spacing w:after="0"/>
              <w:rPr>
                <w:noProof/>
              </w:rPr>
            </w:pPr>
            <w:r>
              <w:rPr>
                <w:noProof/>
              </w:rPr>
              <w:t>In the field description of</w:t>
            </w:r>
            <w:r w:rsidR="00334343">
              <w:rPr>
                <w:noProof/>
              </w:rPr>
              <w:t xml:space="preserve"> </w:t>
            </w:r>
            <w:r w:rsidRPr="00FC0F4C">
              <w:rPr>
                <w:i/>
                <w:iCs/>
                <w:noProof/>
              </w:rPr>
              <w:t>powerOffset</w:t>
            </w:r>
            <w:r>
              <w:rPr>
                <w:noProof/>
              </w:rPr>
              <w:t xml:space="preserve"> the “indicated by </w:t>
            </w:r>
            <w:r w:rsidRPr="00FC0F4C">
              <w:rPr>
                <w:i/>
                <w:iCs/>
                <w:noProof/>
              </w:rPr>
              <w:t>nzp-CSI-RS-resources</w:t>
            </w:r>
            <w:r>
              <w:rPr>
                <w:noProof/>
              </w:rPr>
              <w:t>” is incorrect as there is no such field. The correct description is “</w:t>
            </w:r>
            <w:r w:rsidRPr="00FC0F4C">
              <w:rPr>
                <w:noProof/>
              </w:rPr>
              <w:t>the resource set for channel measurement associated with the CSI-ReportConfig</w:t>
            </w:r>
            <w:r>
              <w:rPr>
                <w:noProof/>
              </w:rPr>
              <w:t xml:space="preserve">” similar to other field </w:t>
            </w:r>
            <w:r w:rsidR="007378E8">
              <w:rPr>
                <w:noProof/>
              </w:rPr>
              <w:t xml:space="preserve">descriptions </w:t>
            </w:r>
            <w:r>
              <w:rPr>
                <w:noProof/>
              </w:rPr>
              <w:t xml:space="preserve">like in the description of </w:t>
            </w:r>
            <w:r w:rsidRPr="00FC0F4C">
              <w:rPr>
                <w:i/>
                <w:iCs/>
                <w:noProof/>
              </w:rPr>
              <w:t>nzp-CSI-RS-ResourceList</w:t>
            </w:r>
            <w:r>
              <w:rPr>
                <w:i/>
                <w:iCs/>
                <w:noProof/>
              </w:rPr>
              <w:t>.</w:t>
            </w:r>
          </w:p>
          <w:p w14:paraId="31C8B235" w14:textId="77777777" w:rsidR="00334343" w:rsidRDefault="00334343" w:rsidP="00334343">
            <w:pPr>
              <w:pStyle w:val="CRCoverPage"/>
              <w:numPr>
                <w:ilvl w:val="0"/>
                <w:numId w:val="1"/>
              </w:numPr>
              <w:spacing w:after="0"/>
              <w:rPr>
                <w:noProof/>
              </w:rPr>
            </w:pPr>
            <w:r>
              <w:rPr>
                <w:noProof/>
              </w:rPr>
              <w:t xml:space="preserve">The field </w:t>
            </w:r>
            <w:r w:rsidRPr="00D128A3">
              <w:rPr>
                <w:i/>
                <w:iCs/>
                <w:noProof/>
              </w:rPr>
              <w:t>reportSubConfigParams</w:t>
            </w:r>
            <w:r>
              <w:rPr>
                <w:noProof/>
              </w:rPr>
              <w:t xml:space="preserve"> indicates parameters, not resources </w:t>
            </w:r>
            <w:r w:rsidRPr="00334343">
              <w:rPr>
                <w:noProof/>
              </w:rPr>
              <w:t>since for Type-1 SD, a1-parameters does not indicate “resources”</w:t>
            </w:r>
            <w:r>
              <w:rPr>
                <w:noProof/>
              </w:rPr>
              <w:t>o</w:t>
            </w:r>
            <w:r w:rsidRPr="00334343">
              <w:rPr>
                <w:noProof/>
              </w:rPr>
              <w:t>nly for Type-2 SD does a2-parameters indicated “resources”</w:t>
            </w:r>
          </w:p>
          <w:p w14:paraId="2E4B4C8C" w14:textId="7B696FEB" w:rsidR="00EA66A3" w:rsidRPr="00EA66A3" w:rsidRDefault="00EA66A3" w:rsidP="00491E81">
            <w:pPr>
              <w:spacing w:after="0"/>
              <w:rPr>
                <w:noProof/>
                <w:lang w:val="en-US" w:eastAsia="ko-KR"/>
              </w:rPr>
            </w:pPr>
          </w:p>
        </w:tc>
      </w:tr>
      <w:tr w:rsidR="009068CF" w:rsidRPr="00934C27" w14:paraId="182F283E" w14:textId="77777777" w:rsidTr="00EA66A3">
        <w:tc>
          <w:tcPr>
            <w:tcW w:w="2694" w:type="dxa"/>
            <w:gridSpan w:val="2"/>
            <w:tcBorders>
              <w:left w:val="single" w:sz="4" w:space="0" w:color="auto"/>
            </w:tcBorders>
          </w:tcPr>
          <w:p w14:paraId="1CA93CCB"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238DF650" w14:textId="77777777" w:rsidR="009068CF" w:rsidRPr="00934C27" w:rsidRDefault="009068CF" w:rsidP="00EA66A3">
            <w:pPr>
              <w:spacing w:after="0"/>
              <w:rPr>
                <w:rFonts w:ascii="Arial" w:hAnsi="Arial"/>
                <w:noProof/>
                <w:sz w:val="8"/>
                <w:szCs w:val="8"/>
              </w:rPr>
            </w:pPr>
          </w:p>
        </w:tc>
      </w:tr>
      <w:tr w:rsidR="009068CF" w:rsidRPr="00934C27" w14:paraId="355942EE" w14:textId="77777777" w:rsidTr="00EA66A3">
        <w:tc>
          <w:tcPr>
            <w:tcW w:w="2694" w:type="dxa"/>
            <w:gridSpan w:val="2"/>
            <w:tcBorders>
              <w:left w:val="single" w:sz="4" w:space="0" w:color="auto"/>
            </w:tcBorders>
          </w:tcPr>
          <w:p w14:paraId="64278972"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Summary of change:</w:t>
            </w:r>
          </w:p>
        </w:tc>
        <w:tc>
          <w:tcPr>
            <w:tcW w:w="6946" w:type="dxa"/>
            <w:gridSpan w:val="9"/>
            <w:tcBorders>
              <w:right w:val="single" w:sz="4" w:space="0" w:color="auto"/>
            </w:tcBorders>
            <w:shd w:val="pct30" w:color="FFFF00" w:fill="auto"/>
          </w:tcPr>
          <w:p w14:paraId="4CC80703" w14:textId="77777777" w:rsidR="007476AA" w:rsidRDefault="007476AA" w:rsidP="007476AA">
            <w:pPr>
              <w:spacing w:after="0"/>
              <w:rPr>
                <w:rFonts w:ascii="Arial" w:hAnsi="Arial"/>
                <w:noProof/>
              </w:rPr>
            </w:pPr>
          </w:p>
          <w:p w14:paraId="6E215A3F" w14:textId="17CB13CB" w:rsidR="0054794E" w:rsidRDefault="00FC0F4C" w:rsidP="00FC0F4C">
            <w:pPr>
              <w:pStyle w:val="CRCoverPage"/>
              <w:numPr>
                <w:ilvl w:val="0"/>
                <w:numId w:val="2"/>
              </w:numPr>
              <w:spacing w:after="0"/>
              <w:rPr>
                <w:noProof/>
              </w:rPr>
            </w:pPr>
            <w:bookmarkStart w:id="1" w:name="_Hlk173239030"/>
            <w:r>
              <w:rPr>
                <w:noProof/>
              </w:rPr>
              <w:t xml:space="preserve">The field description of </w:t>
            </w:r>
            <w:r w:rsidRPr="00FC0F4C">
              <w:rPr>
                <w:i/>
                <w:iCs/>
                <w:noProof/>
              </w:rPr>
              <w:t>powerOffset</w:t>
            </w:r>
            <w:r>
              <w:rPr>
                <w:i/>
                <w:iCs/>
                <w:noProof/>
              </w:rPr>
              <w:t xml:space="preserve"> </w:t>
            </w:r>
            <w:r>
              <w:rPr>
                <w:noProof/>
              </w:rPr>
              <w:t xml:space="preserve">the “indicated by </w:t>
            </w:r>
            <w:r w:rsidRPr="00FC0F4C">
              <w:rPr>
                <w:i/>
                <w:iCs/>
                <w:noProof/>
              </w:rPr>
              <w:t>nzp-CSI-RS-resources</w:t>
            </w:r>
            <w:r>
              <w:rPr>
                <w:noProof/>
              </w:rPr>
              <w:t>” is replaced by “</w:t>
            </w:r>
            <w:r w:rsidRPr="00FC0F4C">
              <w:rPr>
                <w:noProof/>
              </w:rPr>
              <w:t>the resource set for channel measurement associated with the CSI-ReportConfig</w:t>
            </w:r>
            <w:r>
              <w:rPr>
                <w:noProof/>
              </w:rPr>
              <w:t>”</w:t>
            </w:r>
          </w:p>
          <w:p w14:paraId="6CA7A0D0" w14:textId="334DCD0B" w:rsidR="00053F21" w:rsidRDefault="00D128A3" w:rsidP="00FC0F4C">
            <w:pPr>
              <w:pStyle w:val="CRCoverPage"/>
              <w:numPr>
                <w:ilvl w:val="0"/>
                <w:numId w:val="2"/>
              </w:numPr>
              <w:spacing w:after="0"/>
              <w:rPr>
                <w:noProof/>
              </w:rPr>
            </w:pPr>
            <w:r>
              <w:rPr>
                <w:noProof/>
              </w:rPr>
              <w:t>The field</w:t>
            </w:r>
            <w:r w:rsidR="00334343">
              <w:rPr>
                <w:noProof/>
              </w:rPr>
              <w:t xml:space="preserve"> description of</w:t>
            </w:r>
            <w:r>
              <w:rPr>
                <w:noProof/>
              </w:rPr>
              <w:t xml:space="preserve"> </w:t>
            </w:r>
            <w:r w:rsidRPr="00D128A3">
              <w:rPr>
                <w:i/>
                <w:iCs/>
                <w:noProof/>
              </w:rPr>
              <w:t>reportSubConfigParams</w:t>
            </w:r>
            <w:r>
              <w:rPr>
                <w:noProof/>
              </w:rPr>
              <w:t xml:space="preserve"> </w:t>
            </w:r>
            <w:r w:rsidR="00334343">
              <w:rPr>
                <w:noProof/>
              </w:rPr>
              <w:t xml:space="preserve">is updated to state the field </w:t>
            </w:r>
            <w:r>
              <w:rPr>
                <w:noProof/>
              </w:rPr>
              <w:t>indicates parameters, not resources</w:t>
            </w:r>
            <w:r w:rsidR="00334343">
              <w:rPr>
                <w:noProof/>
              </w:rPr>
              <w:t xml:space="preserve">. </w:t>
            </w:r>
          </w:p>
          <w:bookmarkEnd w:id="1"/>
          <w:p w14:paraId="2A154500" w14:textId="77777777" w:rsidR="00155847" w:rsidRDefault="00155847" w:rsidP="007476AA">
            <w:pPr>
              <w:spacing w:after="0"/>
              <w:rPr>
                <w:rFonts w:ascii="Arial" w:hAnsi="Arial"/>
                <w:noProof/>
              </w:rPr>
            </w:pPr>
          </w:p>
          <w:p w14:paraId="444003A7" w14:textId="77777777" w:rsidR="00155847" w:rsidRDefault="00155847" w:rsidP="007476AA">
            <w:pPr>
              <w:spacing w:after="0"/>
              <w:rPr>
                <w:rFonts w:ascii="Arial" w:hAnsi="Arial"/>
                <w:noProof/>
              </w:rPr>
            </w:pPr>
          </w:p>
          <w:p w14:paraId="30C1CD11" w14:textId="77777777" w:rsidR="007476AA" w:rsidRDefault="007476AA" w:rsidP="007476AA">
            <w:pPr>
              <w:pStyle w:val="CRCoverPage"/>
              <w:spacing w:after="0"/>
              <w:ind w:left="100"/>
              <w:rPr>
                <w:rFonts w:cs="Arial"/>
                <w:b/>
                <w:noProof/>
              </w:rPr>
            </w:pPr>
            <w:r>
              <w:rPr>
                <w:rFonts w:cs="Arial"/>
                <w:b/>
                <w:noProof/>
              </w:rPr>
              <w:t>Impact analysis</w:t>
            </w:r>
          </w:p>
          <w:p w14:paraId="15E4C9E3" w14:textId="77777777" w:rsidR="007476AA" w:rsidRDefault="007476AA" w:rsidP="007476AA">
            <w:pPr>
              <w:pStyle w:val="CRCoverPage"/>
              <w:spacing w:after="0"/>
              <w:ind w:left="100"/>
              <w:rPr>
                <w:rFonts w:cs="Arial"/>
                <w:noProof/>
              </w:rPr>
            </w:pPr>
            <w:r>
              <w:rPr>
                <w:rFonts w:cs="Arial"/>
                <w:noProof/>
                <w:u w:val="single"/>
              </w:rPr>
              <w:t>Impacted 5G architecture options:</w:t>
            </w:r>
            <w:r>
              <w:rPr>
                <w:rFonts w:cs="Arial"/>
                <w:noProof/>
              </w:rPr>
              <w:t xml:space="preserve"> </w:t>
            </w:r>
          </w:p>
          <w:p w14:paraId="2AD612D7" w14:textId="6B75B051" w:rsidR="00F61470" w:rsidRPr="00DD2AED" w:rsidRDefault="006E1FA3" w:rsidP="00F61470">
            <w:pPr>
              <w:pStyle w:val="CRCoverPage"/>
              <w:rPr>
                <w:bCs/>
                <w:noProof/>
                <w:lang w:eastAsia="zh-CN"/>
              </w:rPr>
            </w:pPr>
            <w:r>
              <w:rPr>
                <w:bCs/>
                <w:noProof/>
                <w:lang w:val="en-US" w:eastAsia="zh-CN"/>
              </w:rPr>
              <w:t xml:space="preserve">  </w:t>
            </w:r>
            <w:r w:rsidR="00F61470" w:rsidRPr="000B60E8">
              <w:rPr>
                <w:bCs/>
                <w:noProof/>
                <w:lang w:val="en-US" w:eastAsia="zh-CN"/>
              </w:rPr>
              <w:t>NR SA</w:t>
            </w:r>
            <w:r w:rsidR="00F61470">
              <w:rPr>
                <w:bCs/>
                <w:noProof/>
                <w:lang w:val="en-US" w:eastAsia="zh-CN"/>
              </w:rPr>
              <w:t>, (NG)EN-DC, NR-DC</w:t>
            </w:r>
          </w:p>
          <w:p w14:paraId="7D98F5D8" w14:textId="77777777" w:rsidR="007476AA" w:rsidRDefault="007476AA" w:rsidP="007476AA">
            <w:pPr>
              <w:pStyle w:val="CRCoverPage"/>
              <w:spacing w:after="0"/>
              <w:ind w:left="100"/>
              <w:rPr>
                <w:rFonts w:cs="Arial"/>
                <w:noProof/>
                <w:u w:val="single"/>
                <w:lang w:val="de-DE"/>
              </w:rPr>
            </w:pPr>
          </w:p>
          <w:p w14:paraId="47B45DE5" w14:textId="77777777" w:rsidR="008D3F8A" w:rsidRPr="000F2783" w:rsidRDefault="008D3F8A" w:rsidP="008D3F8A">
            <w:pPr>
              <w:pStyle w:val="CRCoverPage"/>
              <w:spacing w:after="0"/>
              <w:ind w:left="100"/>
              <w:rPr>
                <w:noProof/>
              </w:rPr>
            </w:pPr>
            <w:r w:rsidRPr="000F2783">
              <w:rPr>
                <w:noProof/>
                <w:u w:val="single"/>
              </w:rPr>
              <w:t>Impacted functionality</w:t>
            </w:r>
            <w:r w:rsidRPr="000F2783">
              <w:rPr>
                <w:noProof/>
              </w:rPr>
              <w:t xml:space="preserve">: </w:t>
            </w:r>
          </w:p>
          <w:p w14:paraId="6D82F53A" w14:textId="218F127E" w:rsidR="008D3F8A" w:rsidRPr="000F2783" w:rsidRDefault="00491E81" w:rsidP="008D3F8A">
            <w:pPr>
              <w:pStyle w:val="CRCoverPage"/>
              <w:ind w:left="100"/>
              <w:rPr>
                <w:noProof/>
              </w:rPr>
            </w:pPr>
            <w:r>
              <w:rPr>
                <w:noProof/>
              </w:rPr>
              <w:t>CSI for NES</w:t>
            </w:r>
          </w:p>
          <w:p w14:paraId="5406A682" w14:textId="77777777" w:rsidR="008D3F8A" w:rsidRPr="000F2783" w:rsidRDefault="008D3F8A" w:rsidP="008D3F8A">
            <w:pPr>
              <w:pStyle w:val="CRCoverPage"/>
              <w:spacing w:after="0"/>
              <w:ind w:left="100"/>
              <w:rPr>
                <w:noProof/>
              </w:rPr>
            </w:pPr>
            <w:r w:rsidRPr="000F2783">
              <w:rPr>
                <w:noProof/>
              </w:rPr>
              <w:t xml:space="preserve"> </w:t>
            </w:r>
          </w:p>
          <w:p w14:paraId="1E2EAD8F" w14:textId="77777777" w:rsidR="008D3F8A" w:rsidRPr="000F2783" w:rsidRDefault="008D3F8A" w:rsidP="008D3F8A">
            <w:pPr>
              <w:pStyle w:val="CRCoverPage"/>
              <w:spacing w:after="0"/>
              <w:ind w:left="100"/>
              <w:rPr>
                <w:noProof/>
              </w:rPr>
            </w:pPr>
            <w:r w:rsidRPr="000F2783">
              <w:rPr>
                <w:noProof/>
                <w:u w:val="single"/>
              </w:rPr>
              <w:t>Interoperability</w:t>
            </w:r>
            <w:r w:rsidRPr="000F2783">
              <w:rPr>
                <w:noProof/>
              </w:rPr>
              <w:t xml:space="preserve">: </w:t>
            </w:r>
          </w:p>
          <w:p w14:paraId="2A9BEE1C" w14:textId="77777777" w:rsidR="008D3F8A" w:rsidRPr="000F2783" w:rsidRDefault="008D3F8A" w:rsidP="008D3F8A">
            <w:pPr>
              <w:pStyle w:val="CRCoverPage"/>
              <w:spacing w:after="0"/>
              <w:ind w:left="100"/>
              <w:rPr>
                <w:noProof/>
              </w:rPr>
            </w:pPr>
          </w:p>
          <w:p w14:paraId="19592ABC" w14:textId="77777777" w:rsidR="008D3F8A" w:rsidRPr="000F2783" w:rsidRDefault="008D3F8A" w:rsidP="008D3F8A">
            <w:pPr>
              <w:pStyle w:val="CRCoverPage"/>
              <w:spacing w:after="0"/>
              <w:ind w:left="100"/>
              <w:rPr>
                <w:noProof/>
              </w:rPr>
            </w:pPr>
            <w:r w:rsidRPr="000F2783">
              <w:rPr>
                <w:rFonts w:hint="eastAsia"/>
                <w:noProof/>
              </w:rPr>
              <w:t>I</w:t>
            </w:r>
            <w:r w:rsidRPr="000F2783">
              <w:rPr>
                <w:noProof/>
              </w:rPr>
              <w:t>f the NW implements this CR but not the UE, there is no operability issue.</w:t>
            </w:r>
          </w:p>
          <w:p w14:paraId="0CC93568" w14:textId="77777777" w:rsidR="008D3F8A" w:rsidRPr="000F2783" w:rsidRDefault="008D3F8A" w:rsidP="008D3F8A">
            <w:pPr>
              <w:pStyle w:val="CRCoverPage"/>
              <w:spacing w:after="0"/>
              <w:ind w:left="100"/>
              <w:rPr>
                <w:noProof/>
              </w:rPr>
            </w:pPr>
            <w:r w:rsidRPr="000F2783">
              <w:rPr>
                <w:rFonts w:hint="eastAsia"/>
                <w:noProof/>
              </w:rPr>
              <w:t>I</w:t>
            </w:r>
            <w:r w:rsidRPr="000F2783">
              <w:rPr>
                <w:noProof/>
              </w:rPr>
              <w:t>f the UE implements this CR but not the NW, there is no operability issue.</w:t>
            </w:r>
          </w:p>
          <w:p w14:paraId="7973D9A3" w14:textId="77777777" w:rsidR="00EE0D32" w:rsidRDefault="00EE0D32" w:rsidP="00EE0D32">
            <w:pPr>
              <w:pStyle w:val="CRCoverPage"/>
              <w:spacing w:after="0"/>
              <w:ind w:left="100"/>
              <w:rPr>
                <w:rFonts w:eastAsia="SimSun" w:cs="Arial"/>
                <w:noProof/>
                <w:lang w:val="en-US" w:eastAsia="zh-CN"/>
              </w:rPr>
            </w:pPr>
          </w:p>
          <w:p w14:paraId="73AFC037" w14:textId="77777777" w:rsidR="007738FE" w:rsidRDefault="007738FE" w:rsidP="00EE0D32">
            <w:pPr>
              <w:pStyle w:val="CRCoverPage"/>
              <w:spacing w:after="0"/>
              <w:ind w:left="100"/>
              <w:rPr>
                <w:rFonts w:eastAsia="SimSun" w:cs="Arial"/>
                <w:noProof/>
                <w:lang w:val="en-US" w:eastAsia="zh-CN"/>
              </w:rPr>
            </w:pPr>
          </w:p>
          <w:p w14:paraId="7171C9D7" w14:textId="24349963" w:rsidR="0009266D" w:rsidRPr="000467D0" w:rsidRDefault="0009266D" w:rsidP="000467D0">
            <w:pPr>
              <w:pStyle w:val="CRCoverPage"/>
              <w:spacing w:after="0"/>
              <w:ind w:left="100"/>
              <w:rPr>
                <w:rFonts w:cs="Arial"/>
                <w:noProof/>
                <w:lang w:val="en-US" w:eastAsia="ko-KR"/>
              </w:rPr>
            </w:pPr>
          </w:p>
        </w:tc>
      </w:tr>
      <w:tr w:rsidR="009068CF" w:rsidRPr="00934C27" w14:paraId="28D67922" w14:textId="77777777" w:rsidTr="00EA66A3">
        <w:tc>
          <w:tcPr>
            <w:tcW w:w="2694" w:type="dxa"/>
            <w:gridSpan w:val="2"/>
            <w:tcBorders>
              <w:left w:val="single" w:sz="4" w:space="0" w:color="auto"/>
            </w:tcBorders>
          </w:tcPr>
          <w:p w14:paraId="3C6967D2"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32C0C872" w14:textId="77777777" w:rsidR="009068CF" w:rsidRPr="00934C27" w:rsidRDefault="009068CF" w:rsidP="00EA66A3">
            <w:pPr>
              <w:spacing w:after="0"/>
              <w:rPr>
                <w:rFonts w:ascii="Arial" w:hAnsi="Arial"/>
                <w:noProof/>
                <w:sz w:val="8"/>
                <w:szCs w:val="8"/>
              </w:rPr>
            </w:pPr>
          </w:p>
        </w:tc>
      </w:tr>
      <w:tr w:rsidR="009068CF" w:rsidRPr="006F12F0" w14:paraId="5146065B" w14:textId="77777777" w:rsidTr="00EA66A3">
        <w:tc>
          <w:tcPr>
            <w:tcW w:w="2694" w:type="dxa"/>
            <w:gridSpan w:val="2"/>
            <w:tcBorders>
              <w:left w:val="single" w:sz="4" w:space="0" w:color="auto"/>
              <w:bottom w:val="single" w:sz="4" w:space="0" w:color="auto"/>
            </w:tcBorders>
          </w:tcPr>
          <w:p w14:paraId="46F1DE46" w14:textId="3E5FEE21" w:rsidR="009068CF" w:rsidRPr="00934C27" w:rsidRDefault="009068CF" w:rsidP="00EA66A3">
            <w:pPr>
              <w:tabs>
                <w:tab w:val="right" w:pos="2184"/>
              </w:tabs>
              <w:spacing w:after="0"/>
              <w:rPr>
                <w:rFonts w:ascii="Arial" w:hAnsi="Arial"/>
                <w:b/>
                <w:i/>
                <w:noProof/>
              </w:rPr>
            </w:pPr>
            <w:r w:rsidRPr="00934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ED7E90" w14:textId="7AF99BDA" w:rsidR="00B6078A" w:rsidRDefault="00E577A6" w:rsidP="007D0502">
            <w:pPr>
              <w:pStyle w:val="CRCoverPage"/>
              <w:rPr>
                <w:noProof/>
                <w:lang w:eastAsia="zh-CN"/>
              </w:rPr>
            </w:pPr>
            <w:r>
              <w:rPr>
                <w:noProof/>
                <w:lang w:eastAsia="zh-CN"/>
              </w:rPr>
              <w:t xml:space="preserve">CSI </w:t>
            </w:r>
            <w:r w:rsidR="00027901">
              <w:rPr>
                <w:noProof/>
                <w:lang w:eastAsia="zh-CN"/>
              </w:rPr>
              <w:t>reporting f</w:t>
            </w:r>
            <w:r>
              <w:rPr>
                <w:noProof/>
                <w:lang w:eastAsia="zh-CN"/>
              </w:rPr>
              <w:t>o</w:t>
            </w:r>
            <w:r w:rsidR="00027901">
              <w:rPr>
                <w:noProof/>
                <w:lang w:eastAsia="zh-CN"/>
              </w:rPr>
              <w:t>r</w:t>
            </w:r>
            <w:r>
              <w:rPr>
                <w:noProof/>
                <w:lang w:eastAsia="zh-CN"/>
              </w:rPr>
              <w:t xml:space="preserve"> NES is not correctly described</w:t>
            </w:r>
          </w:p>
          <w:p w14:paraId="47E903DD" w14:textId="56104FFC" w:rsidR="009068CF" w:rsidRPr="00934C27" w:rsidRDefault="009068CF" w:rsidP="00EA66A3">
            <w:pPr>
              <w:spacing w:after="0"/>
              <w:ind w:left="100"/>
              <w:rPr>
                <w:rFonts w:ascii="Arial" w:hAnsi="Arial"/>
                <w:noProof/>
                <w:lang w:eastAsia="ko-KR"/>
              </w:rPr>
            </w:pPr>
          </w:p>
        </w:tc>
      </w:tr>
      <w:tr w:rsidR="009068CF" w:rsidRPr="00934C27" w14:paraId="1DDBDF81" w14:textId="77777777" w:rsidTr="00EA66A3">
        <w:tc>
          <w:tcPr>
            <w:tcW w:w="2694" w:type="dxa"/>
            <w:gridSpan w:val="2"/>
          </w:tcPr>
          <w:p w14:paraId="066EBF6F" w14:textId="77777777" w:rsidR="009068CF" w:rsidRPr="00934C27" w:rsidRDefault="009068CF" w:rsidP="00EA66A3">
            <w:pPr>
              <w:spacing w:after="0"/>
              <w:rPr>
                <w:rFonts w:ascii="Arial" w:hAnsi="Arial"/>
                <w:b/>
                <w:i/>
                <w:noProof/>
                <w:sz w:val="8"/>
                <w:szCs w:val="8"/>
              </w:rPr>
            </w:pPr>
          </w:p>
        </w:tc>
        <w:tc>
          <w:tcPr>
            <w:tcW w:w="6946" w:type="dxa"/>
            <w:gridSpan w:val="9"/>
          </w:tcPr>
          <w:p w14:paraId="61B2A7CA" w14:textId="77777777" w:rsidR="009068CF" w:rsidRPr="00934C27" w:rsidRDefault="009068CF" w:rsidP="00EA66A3">
            <w:pPr>
              <w:spacing w:after="0"/>
              <w:rPr>
                <w:rFonts w:ascii="Arial" w:hAnsi="Arial"/>
                <w:noProof/>
                <w:sz w:val="8"/>
                <w:szCs w:val="8"/>
              </w:rPr>
            </w:pPr>
          </w:p>
        </w:tc>
      </w:tr>
      <w:tr w:rsidR="009068CF" w:rsidRPr="00934C27" w14:paraId="2318B04D" w14:textId="77777777" w:rsidTr="00EA66A3">
        <w:tc>
          <w:tcPr>
            <w:tcW w:w="2694" w:type="dxa"/>
            <w:gridSpan w:val="2"/>
            <w:tcBorders>
              <w:top w:val="single" w:sz="4" w:space="0" w:color="auto"/>
              <w:left w:val="single" w:sz="4" w:space="0" w:color="auto"/>
            </w:tcBorders>
          </w:tcPr>
          <w:p w14:paraId="171A19A7"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F56E193" w14:textId="4837CBEA" w:rsidR="009068CF" w:rsidRPr="00934C27" w:rsidRDefault="00EA66A3" w:rsidP="00EA66A3">
            <w:pPr>
              <w:spacing w:after="0"/>
              <w:ind w:left="100"/>
              <w:rPr>
                <w:rFonts w:ascii="Arial" w:hAnsi="Arial"/>
                <w:noProof/>
                <w:lang w:eastAsia="ko-KR"/>
              </w:rPr>
            </w:pPr>
            <w:r>
              <w:rPr>
                <w:rFonts w:ascii="Arial" w:hAnsi="Arial" w:hint="eastAsia"/>
                <w:noProof/>
                <w:lang w:eastAsia="ko-KR"/>
              </w:rPr>
              <w:t>6</w:t>
            </w:r>
            <w:r>
              <w:rPr>
                <w:rFonts w:ascii="Arial" w:hAnsi="Arial"/>
                <w:noProof/>
                <w:lang w:eastAsia="ko-KR"/>
              </w:rPr>
              <w:t>.</w:t>
            </w:r>
            <w:r w:rsidR="00E24CCC">
              <w:rPr>
                <w:rFonts w:ascii="Arial" w:hAnsi="Arial"/>
                <w:noProof/>
                <w:lang w:eastAsia="ko-KR"/>
              </w:rPr>
              <w:t>3</w:t>
            </w:r>
            <w:r>
              <w:rPr>
                <w:rFonts w:ascii="Arial" w:hAnsi="Arial"/>
                <w:noProof/>
                <w:lang w:eastAsia="ko-KR"/>
              </w:rPr>
              <w:t>.2</w:t>
            </w:r>
          </w:p>
        </w:tc>
      </w:tr>
      <w:tr w:rsidR="009068CF" w:rsidRPr="00934C27" w14:paraId="313A43AE" w14:textId="77777777" w:rsidTr="00EA66A3">
        <w:tc>
          <w:tcPr>
            <w:tcW w:w="2694" w:type="dxa"/>
            <w:gridSpan w:val="2"/>
            <w:tcBorders>
              <w:left w:val="single" w:sz="4" w:space="0" w:color="auto"/>
            </w:tcBorders>
          </w:tcPr>
          <w:p w14:paraId="05304308"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27884135" w14:textId="77777777" w:rsidR="009068CF" w:rsidRPr="00934C27" w:rsidRDefault="009068CF" w:rsidP="00EA66A3">
            <w:pPr>
              <w:spacing w:after="0"/>
              <w:rPr>
                <w:rFonts w:ascii="Arial" w:hAnsi="Arial"/>
                <w:noProof/>
                <w:sz w:val="8"/>
                <w:szCs w:val="8"/>
              </w:rPr>
            </w:pPr>
          </w:p>
        </w:tc>
      </w:tr>
      <w:tr w:rsidR="009068CF" w:rsidRPr="00934C27" w14:paraId="7A2DE785" w14:textId="77777777" w:rsidTr="00EA66A3">
        <w:tc>
          <w:tcPr>
            <w:tcW w:w="2694" w:type="dxa"/>
            <w:gridSpan w:val="2"/>
            <w:tcBorders>
              <w:left w:val="single" w:sz="4" w:space="0" w:color="auto"/>
            </w:tcBorders>
          </w:tcPr>
          <w:p w14:paraId="2343313F" w14:textId="77777777" w:rsidR="009068CF" w:rsidRPr="00934C27" w:rsidRDefault="009068CF" w:rsidP="00EA66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3C4F8DA" w14:textId="77777777" w:rsidR="009068CF" w:rsidRPr="00934C27" w:rsidRDefault="009068CF" w:rsidP="00EA66A3">
            <w:pPr>
              <w:spacing w:after="0"/>
              <w:jc w:val="center"/>
              <w:rPr>
                <w:rFonts w:ascii="Arial" w:hAnsi="Arial"/>
                <w:b/>
                <w:caps/>
                <w:noProof/>
              </w:rPr>
            </w:pPr>
            <w:r w:rsidRPr="00934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BC187" w14:textId="77777777" w:rsidR="009068CF" w:rsidRPr="00934C27" w:rsidRDefault="009068CF" w:rsidP="00EA66A3">
            <w:pPr>
              <w:spacing w:after="0"/>
              <w:jc w:val="center"/>
              <w:rPr>
                <w:rFonts w:ascii="Arial" w:hAnsi="Arial"/>
                <w:b/>
                <w:caps/>
                <w:noProof/>
              </w:rPr>
            </w:pPr>
            <w:r w:rsidRPr="00934C27">
              <w:rPr>
                <w:rFonts w:ascii="Arial" w:hAnsi="Arial"/>
                <w:b/>
                <w:caps/>
                <w:noProof/>
              </w:rPr>
              <w:t>N</w:t>
            </w:r>
          </w:p>
        </w:tc>
        <w:tc>
          <w:tcPr>
            <w:tcW w:w="2977" w:type="dxa"/>
            <w:gridSpan w:val="4"/>
          </w:tcPr>
          <w:p w14:paraId="0A8C14F7" w14:textId="77777777" w:rsidR="009068CF" w:rsidRPr="00934C27" w:rsidRDefault="009068CF" w:rsidP="00EA66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B0CEEB2" w14:textId="77777777" w:rsidR="009068CF" w:rsidRPr="00934C27" w:rsidRDefault="009068CF" w:rsidP="00EA66A3">
            <w:pPr>
              <w:spacing w:after="0"/>
              <w:ind w:left="99"/>
              <w:rPr>
                <w:rFonts w:ascii="Arial" w:hAnsi="Arial"/>
                <w:noProof/>
              </w:rPr>
            </w:pPr>
          </w:p>
        </w:tc>
      </w:tr>
      <w:tr w:rsidR="009068CF" w:rsidRPr="00934C27" w14:paraId="610E0455" w14:textId="77777777" w:rsidTr="00EA66A3">
        <w:tc>
          <w:tcPr>
            <w:tcW w:w="2694" w:type="dxa"/>
            <w:gridSpan w:val="2"/>
            <w:tcBorders>
              <w:left w:val="single" w:sz="4" w:space="0" w:color="auto"/>
            </w:tcBorders>
          </w:tcPr>
          <w:p w14:paraId="4E17D6BF"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639ED"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F916" w14:textId="06913370"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65B89F7A" w14:textId="77777777" w:rsidR="009068CF" w:rsidRPr="00934C27" w:rsidRDefault="009068CF" w:rsidP="00EA66A3">
            <w:pPr>
              <w:tabs>
                <w:tab w:val="right" w:pos="2893"/>
              </w:tabs>
              <w:spacing w:after="0"/>
              <w:rPr>
                <w:rFonts w:ascii="Arial" w:hAnsi="Arial"/>
                <w:noProof/>
              </w:rPr>
            </w:pPr>
            <w:r w:rsidRPr="00934C27">
              <w:rPr>
                <w:rFonts w:ascii="Arial" w:hAnsi="Arial"/>
                <w:noProof/>
              </w:rPr>
              <w:t xml:space="preserve"> Other core specifications</w:t>
            </w:r>
            <w:r w:rsidRPr="00934C27">
              <w:rPr>
                <w:rFonts w:ascii="Arial" w:hAnsi="Arial"/>
                <w:noProof/>
              </w:rPr>
              <w:tab/>
            </w:r>
          </w:p>
        </w:tc>
        <w:tc>
          <w:tcPr>
            <w:tcW w:w="3401" w:type="dxa"/>
            <w:gridSpan w:val="3"/>
            <w:tcBorders>
              <w:right w:val="single" w:sz="4" w:space="0" w:color="auto"/>
            </w:tcBorders>
            <w:shd w:val="pct30" w:color="FFFF00" w:fill="auto"/>
          </w:tcPr>
          <w:p w14:paraId="76CAE708"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7E536728" w14:textId="77777777" w:rsidTr="00EA66A3">
        <w:tc>
          <w:tcPr>
            <w:tcW w:w="2694" w:type="dxa"/>
            <w:gridSpan w:val="2"/>
            <w:tcBorders>
              <w:left w:val="single" w:sz="4" w:space="0" w:color="auto"/>
            </w:tcBorders>
          </w:tcPr>
          <w:p w14:paraId="71C91667" w14:textId="77777777" w:rsidR="009068CF" w:rsidRPr="00934C27" w:rsidRDefault="009068CF" w:rsidP="00EA66A3">
            <w:pPr>
              <w:spacing w:after="0"/>
              <w:rPr>
                <w:rFonts w:ascii="Arial" w:hAnsi="Arial"/>
                <w:b/>
                <w:i/>
                <w:noProof/>
              </w:rPr>
            </w:pPr>
            <w:r w:rsidRPr="00934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6D7257"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8566F" w14:textId="0B6F14ED"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17A8D092" w14:textId="77777777" w:rsidR="009068CF" w:rsidRPr="00934C27" w:rsidRDefault="009068CF" w:rsidP="00EA66A3">
            <w:pPr>
              <w:spacing w:after="0"/>
              <w:rPr>
                <w:rFonts w:ascii="Arial" w:hAnsi="Arial"/>
                <w:noProof/>
              </w:rPr>
            </w:pPr>
            <w:r w:rsidRPr="00934C27">
              <w:rPr>
                <w:rFonts w:ascii="Arial" w:hAnsi="Arial"/>
                <w:noProof/>
              </w:rPr>
              <w:t xml:space="preserve"> Test specifications</w:t>
            </w:r>
          </w:p>
        </w:tc>
        <w:tc>
          <w:tcPr>
            <w:tcW w:w="3401" w:type="dxa"/>
            <w:gridSpan w:val="3"/>
            <w:tcBorders>
              <w:right w:val="single" w:sz="4" w:space="0" w:color="auto"/>
            </w:tcBorders>
            <w:shd w:val="pct30" w:color="FFFF00" w:fill="auto"/>
          </w:tcPr>
          <w:p w14:paraId="42562843"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75F965B3" w14:textId="77777777" w:rsidTr="00EA66A3">
        <w:tc>
          <w:tcPr>
            <w:tcW w:w="2694" w:type="dxa"/>
            <w:gridSpan w:val="2"/>
            <w:tcBorders>
              <w:left w:val="single" w:sz="4" w:space="0" w:color="auto"/>
            </w:tcBorders>
          </w:tcPr>
          <w:p w14:paraId="60A95B0C" w14:textId="77777777" w:rsidR="009068CF" w:rsidRPr="00934C27" w:rsidRDefault="009068CF" w:rsidP="00EA66A3">
            <w:pPr>
              <w:spacing w:after="0"/>
              <w:rPr>
                <w:rFonts w:ascii="Arial" w:hAnsi="Arial"/>
                <w:b/>
                <w:i/>
                <w:noProof/>
              </w:rPr>
            </w:pPr>
            <w:r w:rsidRPr="00934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6BC64"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62AC8" w14:textId="3F827548"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71E42E6B" w14:textId="77777777" w:rsidR="009068CF" w:rsidRPr="00934C27" w:rsidRDefault="009068CF" w:rsidP="00EA66A3">
            <w:pPr>
              <w:spacing w:after="0"/>
              <w:rPr>
                <w:rFonts w:ascii="Arial" w:hAnsi="Arial"/>
                <w:noProof/>
              </w:rPr>
            </w:pPr>
            <w:r w:rsidRPr="00934C27">
              <w:rPr>
                <w:rFonts w:ascii="Arial" w:hAnsi="Arial"/>
                <w:noProof/>
              </w:rPr>
              <w:t xml:space="preserve"> O&amp;M Specifications</w:t>
            </w:r>
          </w:p>
        </w:tc>
        <w:tc>
          <w:tcPr>
            <w:tcW w:w="3401" w:type="dxa"/>
            <w:gridSpan w:val="3"/>
            <w:tcBorders>
              <w:right w:val="single" w:sz="4" w:space="0" w:color="auto"/>
            </w:tcBorders>
            <w:shd w:val="pct30" w:color="FFFF00" w:fill="auto"/>
          </w:tcPr>
          <w:p w14:paraId="59D5B123"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5E05C7DA" w14:textId="77777777" w:rsidTr="00EA66A3">
        <w:tc>
          <w:tcPr>
            <w:tcW w:w="2694" w:type="dxa"/>
            <w:gridSpan w:val="2"/>
            <w:tcBorders>
              <w:left w:val="single" w:sz="4" w:space="0" w:color="auto"/>
            </w:tcBorders>
          </w:tcPr>
          <w:p w14:paraId="7BBF89FF" w14:textId="77777777" w:rsidR="009068CF" w:rsidRPr="00934C27" w:rsidRDefault="009068CF" w:rsidP="00EA66A3">
            <w:pPr>
              <w:spacing w:after="0"/>
              <w:rPr>
                <w:rFonts w:ascii="Arial" w:hAnsi="Arial"/>
                <w:b/>
                <w:i/>
                <w:noProof/>
              </w:rPr>
            </w:pPr>
          </w:p>
        </w:tc>
        <w:tc>
          <w:tcPr>
            <w:tcW w:w="6946" w:type="dxa"/>
            <w:gridSpan w:val="9"/>
            <w:tcBorders>
              <w:right w:val="single" w:sz="4" w:space="0" w:color="auto"/>
            </w:tcBorders>
          </w:tcPr>
          <w:p w14:paraId="7E1DF325" w14:textId="77777777" w:rsidR="009068CF" w:rsidRPr="00934C27" w:rsidRDefault="009068CF" w:rsidP="00EA66A3">
            <w:pPr>
              <w:spacing w:after="0"/>
              <w:rPr>
                <w:rFonts w:ascii="Arial" w:hAnsi="Arial"/>
                <w:noProof/>
              </w:rPr>
            </w:pPr>
          </w:p>
        </w:tc>
      </w:tr>
      <w:tr w:rsidR="009068CF" w:rsidRPr="00934C27" w14:paraId="26338D84" w14:textId="77777777" w:rsidTr="00EA66A3">
        <w:tc>
          <w:tcPr>
            <w:tcW w:w="2694" w:type="dxa"/>
            <w:gridSpan w:val="2"/>
            <w:tcBorders>
              <w:left w:val="single" w:sz="4" w:space="0" w:color="auto"/>
              <w:bottom w:val="single" w:sz="4" w:space="0" w:color="auto"/>
            </w:tcBorders>
          </w:tcPr>
          <w:p w14:paraId="1ED0E850"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F6D110A" w14:textId="77777777" w:rsidR="009068CF" w:rsidRPr="00934C27" w:rsidRDefault="009068CF" w:rsidP="00EA66A3">
            <w:pPr>
              <w:spacing w:after="0"/>
              <w:ind w:left="100"/>
              <w:rPr>
                <w:rFonts w:ascii="Arial" w:hAnsi="Arial"/>
                <w:noProof/>
              </w:rPr>
            </w:pPr>
          </w:p>
        </w:tc>
      </w:tr>
      <w:tr w:rsidR="009068CF" w:rsidRPr="00934C27" w14:paraId="0DFDD707" w14:textId="77777777" w:rsidTr="00EA66A3">
        <w:tc>
          <w:tcPr>
            <w:tcW w:w="2694" w:type="dxa"/>
            <w:gridSpan w:val="2"/>
            <w:tcBorders>
              <w:top w:val="single" w:sz="4" w:space="0" w:color="auto"/>
              <w:bottom w:val="single" w:sz="4" w:space="0" w:color="auto"/>
            </w:tcBorders>
          </w:tcPr>
          <w:p w14:paraId="22C8D579" w14:textId="77777777" w:rsidR="009068CF" w:rsidRPr="00934C27" w:rsidRDefault="009068CF" w:rsidP="00EA66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B2589A" w14:textId="77777777" w:rsidR="009068CF" w:rsidRPr="00934C27" w:rsidRDefault="009068CF" w:rsidP="00EA66A3">
            <w:pPr>
              <w:spacing w:after="0"/>
              <w:ind w:left="100"/>
              <w:rPr>
                <w:rFonts w:ascii="Arial" w:hAnsi="Arial"/>
                <w:noProof/>
                <w:sz w:val="8"/>
                <w:szCs w:val="8"/>
              </w:rPr>
            </w:pPr>
          </w:p>
        </w:tc>
      </w:tr>
      <w:tr w:rsidR="009068CF" w:rsidRPr="00934C27" w14:paraId="3E990895" w14:textId="77777777" w:rsidTr="00EA66A3">
        <w:tc>
          <w:tcPr>
            <w:tcW w:w="2694" w:type="dxa"/>
            <w:gridSpan w:val="2"/>
            <w:tcBorders>
              <w:top w:val="single" w:sz="4" w:space="0" w:color="auto"/>
              <w:left w:val="single" w:sz="4" w:space="0" w:color="auto"/>
              <w:bottom w:val="single" w:sz="4" w:space="0" w:color="auto"/>
            </w:tcBorders>
          </w:tcPr>
          <w:p w14:paraId="5E2EDB2B"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AE03B" w14:textId="77777777" w:rsidR="009068CF" w:rsidRPr="00934C27" w:rsidRDefault="009068CF" w:rsidP="00EA66A3">
            <w:pPr>
              <w:spacing w:after="0"/>
              <w:ind w:left="100"/>
              <w:rPr>
                <w:rFonts w:ascii="Arial" w:hAnsi="Arial"/>
                <w:noProof/>
              </w:rPr>
            </w:pPr>
          </w:p>
        </w:tc>
      </w:tr>
    </w:tbl>
    <w:p w14:paraId="0FEB0B1B" w14:textId="77777777" w:rsidR="009068CF" w:rsidRPr="00934C27" w:rsidRDefault="009068CF" w:rsidP="009068CF">
      <w:pPr>
        <w:spacing w:after="0"/>
        <w:rPr>
          <w:rFonts w:ascii="Arial" w:hAnsi="Arial"/>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367E02" w14:textId="77777777" w:rsidR="003A550C" w:rsidRDefault="003A550C" w:rsidP="009068CF">
      <w:pPr>
        <w:rPr>
          <w:rFonts w:eastAsia="Arial Unicode MS"/>
          <w:lang w:eastAsia="zh-CN"/>
        </w:rPr>
      </w:pPr>
      <w:bookmarkStart w:id="2" w:name="_Toc60777158"/>
      <w:bookmarkStart w:id="3" w:name="_Toc171467755"/>
      <w:bookmarkStart w:id="4" w:name="_Hlk54206873"/>
    </w:p>
    <w:p w14:paraId="010C31EE" w14:textId="77777777" w:rsidR="00E24CCC" w:rsidRPr="003E17F8" w:rsidRDefault="00E24CCC" w:rsidP="00E24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3E17F8">
        <w:rPr>
          <w:rFonts w:ascii="Arial" w:eastAsia="Times New Roman" w:hAnsi="Arial"/>
          <w:sz w:val="28"/>
          <w:lang w:eastAsia="ja-JP"/>
        </w:rPr>
        <w:t>6.3.2</w:t>
      </w:r>
      <w:r w:rsidRPr="003E17F8">
        <w:rPr>
          <w:rFonts w:ascii="Arial" w:eastAsia="Times New Roman" w:hAnsi="Arial"/>
          <w:sz w:val="28"/>
          <w:lang w:eastAsia="ja-JP"/>
        </w:rPr>
        <w:tab/>
        <w:t>Radio resource control information elements</w:t>
      </w:r>
    </w:p>
    <w:p w14:paraId="490637D8" w14:textId="77777777" w:rsidR="005B3F1E" w:rsidRPr="002D3917" w:rsidRDefault="005B3F1E" w:rsidP="005B3F1E"/>
    <w:p w14:paraId="0E992FB7" w14:textId="77777777" w:rsidR="005B3F1E" w:rsidRPr="002D3917" w:rsidRDefault="005B3F1E" w:rsidP="005B3F1E">
      <w:pPr>
        <w:pStyle w:val="Heading4"/>
      </w:pPr>
      <w:bookmarkStart w:id="5" w:name="_Toc60777217"/>
      <w:bookmarkStart w:id="6" w:name="_Toc171467825"/>
      <w:r w:rsidRPr="002D3917">
        <w:t>–</w:t>
      </w:r>
      <w:r w:rsidRPr="002D3917">
        <w:tab/>
      </w:r>
      <w:r w:rsidRPr="002D3917">
        <w:rPr>
          <w:i/>
        </w:rPr>
        <w:t>CSI-ReportConfig</w:t>
      </w:r>
      <w:bookmarkEnd w:id="5"/>
      <w:bookmarkEnd w:id="6"/>
    </w:p>
    <w:p w14:paraId="25C83595" w14:textId="77777777" w:rsidR="005B3F1E" w:rsidRPr="002D3917" w:rsidRDefault="005B3F1E" w:rsidP="005B3F1E">
      <w:r w:rsidRPr="002D3917">
        <w:t xml:space="preserve">The IE </w:t>
      </w:r>
      <w:r w:rsidRPr="002D3917">
        <w:rPr>
          <w:i/>
        </w:rPr>
        <w:t>CSI-ReportConfig</w:t>
      </w:r>
      <w:r w:rsidRPr="002D3917">
        <w:t xml:space="preserve"> is used to configure a periodic or semi-persistent report sent on PUCCH on the cell in which the </w:t>
      </w:r>
      <w:r w:rsidRPr="002D3917">
        <w:rPr>
          <w:i/>
        </w:rPr>
        <w:t>CSI-ReportConfig</w:t>
      </w:r>
      <w:r w:rsidRPr="002D3917">
        <w:t xml:space="preserve"> is included, or to configure a semi-persistent or aperiodic report sent on PUSCH triggered by DCI received on the cell in which the </w:t>
      </w:r>
      <w:r w:rsidRPr="002D3917">
        <w:rPr>
          <w:i/>
        </w:rPr>
        <w:t>CSI-ReportConfig</w:t>
      </w:r>
      <w:r w:rsidRPr="002D3917">
        <w:t xml:space="preserve"> is included (in this case, the cell on which the report is sent is determined by the received DCI). See TS 38.214 [19], clause 5.2.1.</w:t>
      </w:r>
    </w:p>
    <w:p w14:paraId="0CBC4E27" w14:textId="77777777" w:rsidR="005B3F1E" w:rsidRPr="002D3917" w:rsidRDefault="005B3F1E" w:rsidP="005B3F1E">
      <w:pPr>
        <w:pStyle w:val="TH"/>
      </w:pPr>
      <w:r w:rsidRPr="002D3917">
        <w:rPr>
          <w:i/>
        </w:rPr>
        <w:t>CSI-ReportConfig</w:t>
      </w:r>
      <w:r w:rsidRPr="002D3917">
        <w:t xml:space="preserve"> information element</w:t>
      </w:r>
    </w:p>
    <w:p w14:paraId="2F0EEA69" w14:textId="77777777" w:rsidR="005B3F1E" w:rsidRPr="00E450AC" w:rsidRDefault="005B3F1E" w:rsidP="005B3F1E">
      <w:pPr>
        <w:pStyle w:val="PL"/>
        <w:rPr>
          <w:color w:val="808080"/>
        </w:rPr>
      </w:pPr>
      <w:r w:rsidRPr="00E450AC">
        <w:rPr>
          <w:color w:val="808080"/>
        </w:rPr>
        <w:t>-- ASN1START</w:t>
      </w:r>
    </w:p>
    <w:p w14:paraId="6A43997B" w14:textId="77777777" w:rsidR="005B3F1E" w:rsidRPr="00E450AC" w:rsidRDefault="005B3F1E" w:rsidP="005B3F1E">
      <w:pPr>
        <w:pStyle w:val="PL"/>
        <w:rPr>
          <w:color w:val="808080"/>
        </w:rPr>
      </w:pPr>
      <w:r w:rsidRPr="00E450AC">
        <w:rPr>
          <w:color w:val="808080"/>
        </w:rPr>
        <w:t>-- TAG-CSI-REPORTCONFIG-START</w:t>
      </w:r>
    </w:p>
    <w:p w14:paraId="3E63EDA2" w14:textId="77777777" w:rsidR="005B3F1E" w:rsidRPr="00E450AC" w:rsidRDefault="005B3F1E" w:rsidP="005B3F1E">
      <w:pPr>
        <w:pStyle w:val="PL"/>
      </w:pPr>
    </w:p>
    <w:p w14:paraId="1AA0338D" w14:textId="77777777" w:rsidR="005B3F1E" w:rsidRPr="00E450AC" w:rsidRDefault="005B3F1E" w:rsidP="005B3F1E">
      <w:pPr>
        <w:pStyle w:val="PL"/>
      </w:pPr>
      <w:r w:rsidRPr="00E450AC">
        <w:t xml:space="preserve">CSI-ReportConfig ::=                </w:t>
      </w:r>
      <w:r w:rsidRPr="00E450AC">
        <w:rPr>
          <w:color w:val="993366"/>
        </w:rPr>
        <w:t>SEQUENCE</w:t>
      </w:r>
      <w:r w:rsidRPr="00E450AC">
        <w:t xml:space="preserve"> {</w:t>
      </w:r>
    </w:p>
    <w:p w14:paraId="0EE65795" w14:textId="77777777" w:rsidR="005B3F1E" w:rsidRPr="00E450AC" w:rsidRDefault="005B3F1E" w:rsidP="005B3F1E">
      <w:pPr>
        <w:pStyle w:val="PL"/>
      </w:pPr>
      <w:r w:rsidRPr="00E450AC">
        <w:t xml:space="preserve">    reportConfigId                          CSI-ReportConfigId,</w:t>
      </w:r>
    </w:p>
    <w:p w14:paraId="35BA9AD0" w14:textId="77777777" w:rsidR="005B3F1E" w:rsidRPr="00E450AC" w:rsidRDefault="005B3F1E" w:rsidP="005B3F1E">
      <w:pPr>
        <w:pStyle w:val="PL"/>
        <w:rPr>
          <w:color w:val="808080"/>
        </w:rPr>
      </w:pPr>
      <w:r w:rsidRPr="00E450AC">
        <w:t xml:space="preserve">    carrier                                 ServCellIndex                   </w:t>
      </w:r>
      <w:r w:rsidRPr="00E450AC">
        <w:rPr>
          <w:color w:val="993366"/>
        </w:rPr>
        <w:t>OPTIONAL</w:t>
      </w:r>
      <w:r w:rsidRPr="00E450AC">
        <w:t xml:space="preserve">,   </w:t>
      </w:r>
      <w:r w:rsidRPr="00E450AC">
        <w:rPr>
          <w:color w:val="808080"/>
        </w:rPr>
        <w:t>-- Need S</w:t>
      </w:r>
    </w:p>
    <w:p w14:paraId="52D1F36E" w14:textId="77777777" w:rsidR="005B3F1E" w:rsidRPr="00E450AC" w:rsidRDefault="005B3F1E" w:rsidP="005B3F1E">
      <w:pPr>
        <w:pStyle w:val="PL"/>
      </w:pPr>
      <w:r w:rsidRPr="00E450AC">
        <w:t xml:space="preserve">    resourcesForChannelMeasurement          CSI-ResourceConfigId,</w:t>
      </w:r>
    </w:p>
    <w:p w14:paraId="5B74A2F1" w14:textId="77777777" w:rsidR="005B3F1E" w:rsidRPr="00E450AC" w:rsidRDefault="005B3F1E" w:rsidP="005B3F1E">
      <w:pPr>
        <w:pStyle w:val="PL"/>
        <w:rPr>
          <w:color w:val="808080"/>
        </w:rPr>
      </w:pPr>
      <w:r w:rsidRPr="00E450AC">
        <w:t xml:space="preserve">    csi-IM-ResourcesForInterference         CSI-ResourceConfigId            </w:t>
      </w:r>
      <w:r w:rsidRPr="00E450AC">
        <w:rPr>
          <w:color w:val="993366"/>
        </w:rPr>
        <w:t>OPTIONAL</w:t>
      </w:r>
      <w:r w:rsidRPr="00E450AC">
        <w:t xml:space="preserve">,   </w:t>
      </w:r>
      <w:r w:rsidRPr="00E450AC">
        <w:rPr>
          <w:color w:val="808080"/>
        </w:rPr>
        <w:t>-- Need R</w:t>
      </w:r>
    </w:p>
    <w:p w14:paraId="249BEB8B" w14:textId="77777777" w:rsidR="005B3F1E" w:rsidRPr="00E450AC" w:rsidRDefault="005B3F1E" w:rsidP="005B3F1E">
      <w:pPr>
        <w:pStyle w:val="PL"/>
        <w:rPr>
          <w:color w:val="808080"/>
        </w:rPr>
      </w:pPr>
      <w:r w:rsidRPr="00E450AC">
        <w:t xml:space="preserve">    nzp-CSI-RS-ResourcesForInterference     CSI-ResourceConfigId            </w:t>
      </w:r>
      <w:r w:rsidRPr="00E450AC">
        <w:rPr>
          <w:color w:val="993366"/>
        </w:rPr>
        <w:t>OPTIONAL</w:t>
      </w:r>
      <w:r w:rsidRPr="00E450AC">
        <w:t xml:space="preserve">,   </w:t>
      </w:r>
      <w:r w:rsidRPr="00E450AC">
        <w:rPr>
          <w:color w:val="808080"/>
        </w:rPr>
        <w:t>-- Need R</w:t>
      </w:r>
    </w:p>
    <w:p w14:paraId="0CA7EDDE" w14:textId="77777777" w:rsidR="005B3F1E" w:rsidRPr="00E450AC" w:rsidRDefault="005B3F1E" w:rsidP="005B3F1E">
      <w:pPr>
        <w:pStyle w:val="PL"/>
      </w:pPr>
      <w:r w:rsidRPr="00E450AC">
        <w:t xml:space="preserve">    reportConfigType                        </w:t>
      </w:r>
      <w:r w:rsidRPr="00E450AC">
        <w:rPr>
          <w:color w:val="993366"/>
        </w:rPr>
        <w:t>CHOICE</w:t>
      </w:r>
      <w:r w:rsidRPr="00E450AC">
        <w:t xml:space="preserve"> {</w:t>
      </w:r>
    </w:p>
    <w:p w14:paraId="215D243C" w14:textId="77777777" w:rsidR="005B3F1E" w:rsidRPr="00E450AC" w:rsidRDefault="005B3F1E" w:rsidP="005B3F1E">
      <w:pPr>
        <w:pStyle w:val="PL"/>
      </w:pPr>
      <w:r w:rsidRPr="00E450AC">
        <w:t xml:space="preserve">        periodic                                </w:t>
      </w:r>
      <w:r w:rsidRPr="00E450AC">
        <w:rPr>
          <w:color w:val="993366"/>
        </w:rPr>
        <w:t>SEQUENCE</w:t>
      </w:r>
      <w:r w:rsidRPr="00E450AC">
        <w:t xml:space="preserve"> {</w:t>
      </w:r>
    </w:p>
    <w:p w14:paraId="0D43C952" w14:textId="77777777" w:rsidR="005B3F1E" w:rsidRPr="00E450AC" w:rsidRDefault="005B3F1E" w:rsidP="005B3F1E">
      <w:pPr>
        <w:pStyle w:val="PL"/>
      </w:pPr>
      <w:r w:rsidRPr="00E450AC">
        <w:t xml:space="preserve">            reportSlotConfig                        CSI-ReportPeriodicityAndOffset,</w:t>
      </w:r>
    </w:p>
    <w:p w14:paraId="7C8F191D" w14:textId="77777777" w:rsidR="005B3F1E" w:rsidRPr="00E450AC" w:rsidRDefault="005B3F1E" w:rsidP="005B3F1E">
      <w:pPr>
        <w:pStyle w:val="PL"/>
      </w:pPr>
      <w:r w:rsidRPr="00E450AC">
        <w:t xml:space="preserve">            pucch-CSI-ResourceList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PUCCH-CSI-Resource</w:t>
      </w:r>
    </w:p>
    <w:p w14:paraId="18C374EF" w14:textId="77777777" w:rsidR="005B3F1E" w:rsidRPr="00E450AC" w:rsidRDefault="005B3F1E" w:rsidP="005B3F1E">
      <w:pPr>
        <w:pStyle w:val="PL"/>
      </w:pPr>
      <w:r w:rsidRPr="00E450AC">
        <w:t xml:space="preserve">        },</w:t>
      </w:r>
    </w:p>
    <w:p w14:paraId="1D69B0FE" w14:textId="77777777" w:rsidR="005B3F1E" w:rsidRPr="00E450AC" w:rsidRDefault="005B3F1E" w:rsidP="005B3F1E">
      <w:pPr>
        <w:pStyle w:val="PL"/>
      </w:pPr>
      <w:r w:rsidRPr="00E450AC">
        <w:t xml:space="preserve">        semiPersistentOnPUCCH                   </w:t>
      </w:r>
      <w:r w:rsidRPr="00E450AC">
        <w:rPr>
          <w:color w:val="993366"/>
        </w:rPr>
        <w:t>SEQUENCE</w:t>
      </w:r>
      <w:r w:rsidRPr="00E450AC">
        <w:t xml:space="preserve"> {</w:t>
      </w:r>
    </w:p>
    <w:p w14:paraId="7AB7D4A4" w14:textId="77777777" w:rsidR="005B3F1E" w:rsidRPr="00E450AC" w:rsidRDefault="005B3F1E" w:rsidP="005B3F1E">
      <w:pPr>
        <w:pStyle w:val="PL"/>
      </w:pPr>
      <w:r w:rsidRPr="00E450AC">
        <w:t xml:space="preserve">            reportSlotConfig                        CSI-ReportPeriodicityAndOffset,</w:t>
      </w:r>
    </w:p>
    <w:p w14:paraId="796585A5" w14:textId="77777777" w:rsidR="005B3F1E" w:rsidRPr="00E450AC" w:rsidRDefault="005B3F1E" w:rsidP="005B3F1E">
      <w:pPr>
        <w:pStyle w:val="PL"/>
      </w:pPr>
      <w:r w:rsidRPr="00E450AC">
        <w:t xml:space="preserve">            pucch-CSI-ResourceList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PUCCH-CSI-Resource</w:t>
      </w:r>
    </w:p>
    <w:p w14:paraId="46C504B3" w14:textId="77777777" w:rsidR="005B3F1E" w:rsidRPr="00E450AC" w:rsidRDefault="005B3F1E" w:rsidP="005B3F1E">
      <w:pPr>
        <w:pStyle w:val="PL"/>
      </w:pPr>
      <w:r w:rsidRPr="00E450AC">
        <w:t xml:space="preserve">        },</w:t>
      </w:r>
    </w:p>
    <w:p w14:paraId="0F522750" w14:textId="77777777" w:rsidR="005B3F1E" w:rsidRPr="00E450AC" w:rsidRDefault="005B3F1E" w:rsidP="005B3F1E">
      <w:pPr>
        <w:pStyle w:val="PL"/>
      </w:pPr>
      <w:r w:rsidRPr="00E450AC">
        <w:t xml:space="preserve">        semiPersistentOnPUSCH                   </w:t>
      </w:r>
      <w:r w:rsidRPr="00E450AC">
        <w:rPr>
          <w:color w:val="993366"/>
        </w:rPr>
        <w:t>SEQUENCE</w:t>
      </w:r>
      <w:r w:rsidRPr="00E450AC">
        <w:t xml:space="preserve"> {</w:t>
      </w:r>
    </w:p>
    <w:p w14:paraId="5DBAEB32" w14:textId="77777777" w:rsidR="005B3F1E" w:rsidRPr="00E450AC" w:rsidRDefault="005B3F1E" w:rsidP="005B3F1E">
      <w:pPr>
        <w:pStyle w:val="PL"/>
      </w:pPr>
      <w:r w:rsidRPr="00E450AC">
        <w:t xml:space="preserve">            reportSlotConfig                        </w:t>
      </w:r>
      <w:r w:rsidRPr="00E450AC">
        <w:rPr>
          <w:color w:val="993366"/>
        </w:rPr>
        <w:t>ENUMERATED</w:t>
      </w:r>
      <w:r w:rsidRPr="00E450AC">
        <w:t xml:space="preserve"> {sl5, sl10, sl20, sl40, sl80, sl160, sl320},</w:t>
      </w:r>
    </w:p>
    <w:p w14:paraId="66DDD3C6" w14:textId="77777777" w:rsidR="005B3F1E" w:rsidRPr="00E450AC" w:rsidRDefault="005B3F1E" w:rsidP="005B3F1E">
      <w:pPr>
        <w:pStyle w:val="PL"/>
      </w:pPr>
      <w:r w:rsidRPr="00E450AC">
        <w:t xml:space="preserve">            reportSlotOffsetList                </w:t>
      </w:r>
      <w:r w:rsidRPr="00E450AC">
        <w:rPr>
          <w:color w:val="993366"/>
        </w:rPr>
        <w:t>SEQUENCE</w:t>
      </w:r>
      <w:r w:rsidRPr="00E450AC">
        <w:t xml:space="preserve"> (</w:t>
      </w:r>
      <w:r w:rsidRPr="00E450AC">
        <w:rPr>
          <w:color w:val="993366"/>
        </w:rPr>
        <w:t>SIZE</w:t>
      </w:r>
      <w:r w:rsidRPr="00E450AC">
        <w:t xml:space="preserve"> (1.. maxNrofUL-Allocations))</w:t>
      </w:r>
      <w:r w:rsidRPr="00E450AC">
        <w:rPr>
          <w:color w:val="993366"/>
        </w:rPr>
        <w:t xml:space="preserve"> OF</w:t>
      </w:r>
      <w:r w:rsidRPr="00E450AC">
        <w:t xml:space="preserve"> </w:t>
      </w:r>
      <w:r w:rsidRPr="00E450AC">
        <w:rPr>
          <w:color w:val="993366"/>
        </w:rPr>
        <w:t>INTEGER</w:t>
      </w:r>
      <w:r w:rsidRPr="00E450AC">
        <w:t>(0..32),</w:t>
      </w:r>
    </w:p>
    <w:p w14:paraId="6712415F" w14:textId="77777777" w:rsidR="005B3F1E" w:rsidRPr="00E450AC" w:rsidRDefault="005B3F1E" w:rsidP="005B3F1E">
      <w:pPr>
        <w:pStyle w:val="PL"/>
      </w:pPr>
      <w:r w:rsidRPr="00E450AC">
        <w:t xml:space="preserve">            p0alpha                                 P0-PUSCH-AlphaSetId</w:t>
      </w:r>
    </w:p>
    <w:p w14:paraId="4262CFAC" w14:textId="77777777" w:rsidR="005B3F1E" w:rsidRPr="00E450AC" w:rsidRDefault="005B3F1E" w:rsidP="005B3F1E">
      <w:pPr>
        <w:pStyle w:val="PL"/>
      </w:pPr>
      <w:r w:rsidRPr="00E450AC">
        <w:t xml:space="preserve">        },</w:t>
      </w:r>
    </w:p>
    <w:p w14:paraId="63C5E47B" w14:textId="77777777" w:rsidR="005B3F1E" w:rsidRPr="00E450AC" w:rsidRDefault="005B3F1E" w:rsidP="005B3F1E">
      <w:pPr>
        <w:pStyle w:val="PL"/>
      </w:pPr>
      <w:r w:rsidRPr="00E450AC">
        <w:t xml:space="preserve">        aperiodic                               </w:t>
      </w:r>
      <w:r w:rsidRPr="00E450AC">
        <w:rPr>
          <w:color w:val="993366"/>
        </w:rPr>
        <w:t>SEQUENCE</w:t>
      </w:r>
      <w:r w:rsidRPr="00E450AC">
        <w:t xml:space="preserve"> {</w:t>
      </w:r>
    </w:p>
    <w:p w14:paraId="39DB2B36" w14:textId="77777777" w:rsidR="005B3F1E" w:rsidRPr="00E450AC" w:rsidRDefault="005B3F1E" w:rsidP="005B3F1E">
      <w:pPr>
        <w:pStyle w:val="PL"/>
      </w:pPr>
      <w:r w:rsidRPr="00E450AC">
        <w:t xml:space="preserve">            reportSlotOffsetList                </w:t>
      </w:r>
      <w:r w:rsidRPr="00E450AC">
        <w:rPr>
          <w:color w:val="993366"/>
        </w:rPr>
        <w:t>SEQUENCE</w:t>
      </w:r>
      <w:r w:rsidRPr="00E450AC">
        <w:t xml:space="preserve"> (</w:t>
      </w:r>
      <w:r w:rsidRPr="00E450AC">
        <w:rPr>
          <w:color w:val="993366"/>
        </w:rPr>
        <w:t>SIZE</w:t>
      </w:r>
      <w:r w:rsidRPr="00E450AC">
        <w:t xml:space="preserve"> (1..maxNrofUL-Allocations))</w:t>
      </w:r>
      <w:r w:rsidRPr="00E450AC">
        <w:rPr>
          <w:color w:val="993366"/>
        </w:rPr>
        <w:t xml:space="preserve"> OF</w:t>
      </w:r>
      <w:r w:rsidRPr="00E450AC">
        <w:t xml:space="preserve"> </w:t>
      </w:r>
      <w:r w:rsidRPr="00E450AC">
        <w:rPr>
          <w:color w:val="993366"/>
        </w:rPr>
        <w:t>INTEGER</w:t>
      </w:r>
      <w:r w:rsidRPr="00E450AC">
        <w:t>(0..32)</w:t>
      </w:r>
    </w:p>
    <w:p w14:paraId="28157901" w14:textId="77777777" w:rsidR="005B3F1E" w:rsidRPr="00E450AC" w:rsidRDefault="005B3F1E" w:rsidP="005B3F1E">
      <w:pPr>
        <w:pStyle w:val="PL"/>
      </w:pPr>
      <w:r w:rsidRPr="00E450AC">
        <w:t xml:space="preserve">        }</w:t>
      </w:r>
    </w:p>
    <w:p w14:paraId="5ACFF2A7" w14:textId="77777777" w:rsidR="005B3F1E" w:rsidRPr="00E450AC" w:rsidRDefault="005B3F1E" w:rsidP="005B3F1E">
      <w:pPr>
        <w:pStyle w:val="PL"/>
      </w:pPr>
      <w:r w:rsidRPr="00E450AC">
        <w:t xml:space="preserve">    },</w:t>
      </w:r>
    </w:p>
    <w:p w14:paraId="769CE1F5" w14:textId="77777777" w:rsidR="005B3F1E" w:rsidRPr="00E450AC" w:rsidRDefault="005B3F1E" w:rsidP="005B3F1E">
      <w:pPr>
        <w:pStyle w:val="PL"/>
      </w:pPr>
      <w:r w:rsidRPr="00E450AC">
        <w:t xml:space="preserve">    reportQuantity                          </w:t>
      </w:r>
      <w:r w:rsidRPr="00E450AC">
        <w:rPr>
          <w:color w:val="993366"/>
        </w:rPr>
        <w:t>CHOICE</w:t>
      </w:r>
      <w:r w:rsidRPr="00E450AC">
        <w:t xml:space="preserve"> {</w:t>
      </w:r>
    </w:p>
    <w:p w14:paraId="7B95666B" w14:textId="77777777" w:rsidR="005B3F1E" w:rsidRPr="00E450AC" w:rsidRDefault="005B3F1E" w:rsidP="005B3F1E">
      <w:pPr>
        <w:pStyle w:val="PL"/>
      </w:pPr>
      <w:r w:rsidRPr="00E450AC">
        <w:t xml:space="preserve">        none                                    </w:t>
      </w:r>
      <w:r w:rsidRPr="00E450AC">
        <w:rPr>
          <w:color w:val="993366"/>
        </w:rPr>
        <w:t>NULL</w:t>
      </w:r>
      <w:r w:rsidRPr="00E450AC">
        <w:t>,</w:t>
      </w:r>
    </w:p>
    <w:p w14:paraId="2D86FECC" w14:textId="77777777" w:rsidR="005B3F1E" w:rsidRPr="00E450AC" w:rsidRDefault="005B3F1E" w:rsidP="005B3F1E">
      <w:pPr>
        <w:pStyle w:val="PL"/>
      </w:pPr>
      <w:r w:rsidRPr="00E450AC">
        <w:t xml:space="preserve">        cri-RI-PMI-CQI                          </w:t>
      </w:r>
      <w:r w:rsidRPr="00E450AC">
        <w:rPr>
          <w:color w:val="993366"/>
        </w:rPr>
        <w:t>NULL</w:t>
      </w:r>
      <w:r w:rsidRPr="00E450AC">
        <w:t>,</w:t>
      </w:r>
    </w:p>
    <w:p w14:paraId="2EE9AF8D" w14:textId="77777777" w:rsidR="005B3F1E" w:rsidRPr="00E450AC" w:rsidRDefault="005B3F1E" w:rsidP="005B3F1E">
      <w:pPr>
        <w:pStyle w:val="PL"/>
      </w:pPr>
      <w:r w:rsidRPr="00E450AC">
        <w:t xml:space="preserve">        cri-RI-i1                               </w:t>
      </w:r>
      <w:r w:rsidRPr="00E450AC">
        <w:rPr>
          <w:color w:val="993366"/>
        </w:rPr>
        <w:t>NULL</w:t>
      </w:r>
      <w:r w:rsidRPr="00E450AC">
        <w:t>,</w:t>
      </w:r>
    </w:p>
    <w:p w14:paraId="56008D16" w14:textId="77777777" w:rsidR="005B3F1E" w:rsidRPr="00E450AC" w:rsidRDefault="005B3F1E" w:rsidP="005B3F1E">
      <w:pPr>
        <w:pStyle w:val="PL"/>
      </w:pPr>
      <w:r w:rsidRPr="00E450AC">
        <w:t xml:space="preserve">        cri-RI-i1-CQI                           </w:t>
      </w:r>
      <w:r w:rsidRPr="00E450AC">
        <w:rPr>
          <w:color w:val="993366"/>
        </w:rPr>
        <w:t>SEQUENCE</w:t>
      </w:r>
      <w:r w:rsidRPr="00E450AC">
        <w:t xml:space="preserve"> {</w:t>
      </w:r>
    </w:p>
    <w:p w14:paraId="6E316F2A" w14:textId="77777777" w:rsidR="005B3F1E" w:rsidRPr="00E450AC" w:rsidRDefault="005B3F1E" w:rsidP="005B3F1E">
      <w:pPr>
        <w:pStyle w:val="PL"/>
        <w:rPr>
          <w:color w:val="808080"/>
        </w:rPr>
      </w:pPr>
      <w:r w:rsidRPr="00E450AC">
        <w:t xml:space="preserve">            pdsch-BundleSizeForCSI                  </w:t>
      </w:r>
      <w:r w:rsidRPr="00E450AC">
        <w:rPr>
          <w:color w:val="993366"/>
        </w:rPr>
        <w:t>ENUMERATED</w:t>
      </w:r>
      <w:r w:rsidRPr="00E450AC">
        <w:t xml:space="preserve"> {n2, n4}                                         </w:t>
      </w:r>
      <w:r w:rsidRPr="00E450AC">
        <w:rPr>
          <w:color w:val="993366"/>
        </w:rPr>
        <w:t>OPTIONAL</w:t>
      </w:r>
      <w:r w:rsidRPr="00E450AC">
        <w:t xml:space="preserve">    </w:t>
      </w:r>
      <w:r w:rsidRPr="00E450AC">
        <w:rPr>
          <w:color w:val="808080"/>
        </w:rPr>
        <w:t>-- Need S</w:t>
      </w:r>
    </w:p>
    <w:p w14:paraId="798286DB" w14:textId="77777777" w:rsidR="005B3F1E" w:rsidRPr="00E450AC" w:rsidRDefault="005B3F1E" w:rsidP="005B3F1E">
      <w:pPr>
        <w:pStyle w:val="PL"/>
      </w:pPr>
      <w:r w:rsidRPr="00E450AC">
        <w:t xml:space="preserve">        },</w:t>
      </w:r>
    </w:p>
    <w:p w14:paraId="1F7C6F47" w14:textId="77777777" w:rsidR="005B3F1E" w:rsidRPr="00E450AC" w:rsidRDefault="005B3F1E" w:rsidP="005B3F1E">
      <w:pPr>
        <w:pStyle w:val="PL"/>
      </w:pPr>
      <w:r w:rsidRPr="00E450AC">
        <w:t xml:space="preserve">        cri-RI-CQI                              </w:t>
      </w:r>
      <w:r w:rsidRPr="00E450AC">
        <w:rPr>
          <w:color w:val="993366"/>
        </w:rPr>
        <w:t>NULL</w:t>
      </w:r>
      <w:r w:rsidRPr="00E450AC">
        <w:t>,</w:t>
      </w:r>
    </w:p>
    <w:p w14:paraId="03C5CA0B" w14:textId="77777777" w:rsidR="005B3F1E" w:rsidRPr="00E450AC" w:rsidRDefault="005B3F1E" w:rsidP="005B3F1E">
      <w:pPr>
        <w:pStyle w:val="PL"/>
      </w:pPr>
      <w:r w:rsidRPr="00E450AC">
        <w:t xml:space="preserve">        cri-RSRP                                </w:t>
      </w:r>
      <w:r w:rsidRPr="00E450AC">
        <w:rPr>
          <w:color w:val="993366"/>
        </w:rPr>
        <w:t>NULL</w:t>
      </w:r>
      <w:r w:rsidRPr="00E450AC">
        <w:t>,</w:t>
      </w:r>
    </w:p>
    <w:p w14:paraId="55E4B3E7" w14:textId="77777777" w:rsidR="005B3F1E" w:rsidRPr="00E450AC" w:rsidRDefault="005B3F1E" w:rsidP="005B3F1E">
      <w:pPr>
        <w:pStyle w:val="PL"/>
      </w:pPr>
      <w:r w:rsidRPr="00E450AC">
        <w:lastRenderedPageBreak/>
        <w:t xml:space="preserve">        ssb-Index-RSRP                          </w:t>
      </w:r>
      <w:r w:rsidRPr="00E450AC">
        <w:rPr>
          <w:color w:val="993366"/>
        </w:rPr>
        <w:t>NULL</w:t>
      </w:r>
      <w:r w:rsidRPr="00E450AC">
        <w:t>,</w:t>
      </w:r>
    </w:p>
    <w:p w14:paraId="41D68FB1" w14:textId="77777777" w:rsidR="005B3F1E" w:rsidRPr="00E450AC" w:rsidRDefault="005B3F1E" w:rsidP="005B3F1E">
      <w:pPr>
        <w:pStyle w:val="PL"/>
      </w:pPr>
      <w:r w:rsidRPr="00E450AC">
        <w:t xml:space="preserve">        cri-RI-LI-PMI-CQI                       </w:t>
      </w:r>
      <w:r w:rsidRPr="00E450AC">
        <w:rPr>
          <w:color w:val="993366"/>
        </w:rPr>
        <w:t>NULL</w:t>
      </w:r>
    </w:p>
    <w:p w14:paraId="5F534CEB" w14:textId="77777777" w:rsidR="005B3F1E" w:rsidRPr="00E450AC" w:rsidRDefault="005B3F1E" w:rsidP="005B3F1E">
      <w:pPr>
        <w:pStyle w:val="PL"/>
      </w:pPr>
      <w:r w:rsidRPr="00E450AC">
        <w:t xml:space="preserve">    },</w:t>
      </w:r>
    </w:p>
    <w:p w14:paraId="19BAC87D" w14:textId="77777777" w:rsidR="005B3F1E" w:rsidRPr="00E450AC" w:rsidRDefault="005B3F1E" w:rsidP="005B3F1E">
      <w:pPr>
        <w:pStyle w:val="PL"/>
      </w:pPr>
      <w:r w:rsidRPr="00E450AC">
        <w:t xml:space="preserve">    reportFreqConfiguration                 </w:t>
      </w:r>
      <w:r w:rsidRPr="00E450AC">
        <w:rPr>
          <w:color w:val="993366"/>
        </w:rPr>
        <w:t>SEQUENCE</w:t>
      </w:r>
      <w:r w:rsidRPr="00E450AC">
        <w:t xml:space="preserve"> {</w:t>
      </w:r>
    </w:p>
    <w:p w14:paraId="2DAA1337" w14:textId="77777777" w:rsidR="005B3F1E" w:rsidRPr="00E450AC" w:rsidRDefault="005B3F1E" w:rsidP="005B3F1E">
      <w:pPr>
        <w:pStyle w:val="PL"/>
        <w:rPr>
          <w:color w:val="808080"/>
        </w:rPr>
      </w:pPr>
      <w:r w:rsidRPr="00E450AC">
        <w:t xml:space="preserve">        cqi-FormatIndicator                     </w:t>
      </w:r>
      <w:r w:rsidRPr="00E450AC">
        <w:rPr>
          <w:color w:val="993366"/>
        </w:rPr>
        <w:t>ENUMERATED</w:t>
      </w:r>
      <w:r w:rsidRPr="00E450AC">
        <w:t xml:space="preserve"> { widebandCQI, subbandCQI }                          </w:t>
      </w:r>
      <w:r w:rsidRPr="00E450AC">
        <w:rPr>
          <w:color w:val="993366"/>
        </w:rPr>
        <w:t>OPTIONAL</w:t>
      </w:r>
      <w:r w:rsidRPr="00E450AC">
        <w:t xml:space="preserve">,   </w:t>
      </w:r>
      <w:r w:rsidRPr="00E450AC">
        <w:rPr>
          <w:color w:val="808080"/>
        </w:rPr>
        <w:t>-- Need R</w:t>
      </w:r>
    </w:p>
    <w:p w14:paraId="70AFFA79" w14:textId="77777777" w:rsidR="005B3F1E" w:rsidRPr="00E450AC" w:rsidRDefault="005B3F1E" w:rsidP="005B3F1E">
      <w:pPr>
        <w:pStyle w:val="PL"/>
        <w:rPr>
          <w:color w:val="808080"/>
        </w:rPr>
      </w:pPr>
      <w:r w:rsidRPr="00E450AC">
        <w:t xml:space="preserve">        pmi-FormatIndicator                     </w:t>
      </w:r>
      <w:r w:rsidRPr="00E450AC">
        <w:rPr>
          <w:color w:val="993366"/>
        </w:rPr>
        <w:t>ENUMERATED</w:t>
      </w:r>
      <w:r w:rsidRPr="00E450AC">
        <w:t xml:space="preserve"> { widebandPMI, subbandPMI }                          </w:t>
      </w:r>
      <w:r w:rsidRPr="00E450AC">
        <w:rPr>
          <w:color w:val="993366"/>
        </w:rPr>
        <w:t>OPTIONAL</w:t>
      </w:r>
      <w:r w:rsidRPr="00E450AC">
        <w:t xml:space="preserve">,   </w:t>
      </w:r>
      <w:r w:rsidRPr="00E450AC">
        <w:rPr>
          <w:color w:val="808080"/>
        </w:rPr>
        <w:t>-- Need R</w:t>
      </w:r>
    </w:p>
    <w:p w14:paraId="2A28D777" w14:textId="77777777" w:rsidR="005B3F1E" w:rsidRPr="00E450AC" w:rsidRDefault="005B3F1E" w:rsidP="005B3F1E">
      <w:pPr>
        <w:pStyle w:val="PL"/>
      </w:pPr>
      <w:r w:rsidRPr="00E450AC">
        <w:t xml:space="preserve">        csi-ReportingBand                       </w:t>
      </w:r>
      <w:r w:rsidRPr="00E450AC">
        <w:rPr>
          <w:color w:val="993366"/>
        </w:rPr>
        <w:t>CHOICE</w:t>
      </w:r>
      <w:r w:rsidRPr="00E450AC">
        <w:t xml:space="preserve"> {</w:t>
      </w:r>
    </w:p>
    <w:p w14:paraId="7BDEAC18" w14:textId="77777777" w:rsidR="005B3F1E" w:rsidRPr="00E450AC" w:rsidRDefault="005B3F1E" w:rsidP="005B3F1E">
      <w:pPr>
        <w:pStyle w:val="PL"/>
      </w:pPr>
      <w:r w:rsidRPr="00E450AC">
        <w:t xml:space="preserve">            subbands3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(3)),</w:t>
      </w:r>
    </w:p>
    <w:p w14:paraId="287D19F1" w14:textId="77777777" w:rsidR="005B3F1E" w:rsidRPr="00E450AC" w:rsidRDefault="005B3F1E" w:rsidP="005B3F1E">
      <w:pPr>
        <w:pStyle w:val="PL"/>
      </w:pPr>
      <w:r w:rsidRPr="00E450AC">
        <w:t xml:space="preserve">            subbands4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(4)),</w:t>
      </w:r>
    </w:p>
    <w:p w14:paraId="62590AE4" w14:textId="77777777" w:rsidR="005B3F1E" w:rsidRPr="00E450AC" w:rsidRDefault="005B3F1E" w:rsidP="005B3F1E">
      <w:pPr>
        <w:pStyle w:val="PL"/>
      </w:pPr>
      <w:r w:rsidRPr="00E450AC">
        <w:t xml:space="preserve">            subbands5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(5)),</w:t>
      </w:r>
    </w:p>
    <w:p w14:paraId="0D03AC97" w14:textId="77777777" w:rsidR="005B3F1E" w:rsidRPr="00E450AC" w:rsidRDefault="005B3F1E" w:rsidP="005B3F1E">
      <w:pPr>
        <w:pStyle w:val="PL"/>
      </w:pPr>
      <w:r w:rsidRPr="00E450AC">
        <w:t xml:space="preserve">            subbands6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(6)),</w:t>
      </w:r>
    </w:p>
    <w:p w14:paraId="6100D593" w14:textId="77777777" w:rsidR="005B3F1E" w:rsidRPr="00E450AC" w:rsidRDefault="005B3F1E" w:rsidP="005B3F1E">
      <w:pPr>
        <w:pStyle w:val="PL"/>
      </w:pPr>
      <w:r w:rsidRPr="00E450AC">
        <w:t xml:space="preserve">            subbands7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(7)),</w:t>
      </w:r>
    </w:p>
    <w:p w14:paraId="780E557F" w14:textId="77777777" w:rsidR="005B3F1E" w:rsidRPr="00E450AC" w:rsidRDefault="005B3F1E" w:rsidP="005B3F1E">
      <w:pPr>
        <w:pStyle w:val="PL"/>
      </w:pPr>
      <w:r w:rsidRPr="00E450AC">
        <w:t xml:space="preserve">            subbands8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(8)),</w:t>
      </w:r>
    </w:p>
    <w:p w14:paraId="58F2D4F5" w14:textId="77777777" w:rsidR="005B3F1E" w:rsidRPr="00E450AC" w:rsidRDefault="005B3F1E" w:rsidP="005B3F1E">
      <w:pPr>
        <w:pStyle w:val="PL"/>
      </w:pPr>
      <w:r w:rsidRPr="00E450AC">
        <w:t xml:space="preserve">            subbands9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(9)),</w:t>
      </w:r>
    </w:p>
    <w:p w14:paraId="76E0A387" w14:textId="77777777" w:rsidR="005B3F1E" w:rsidRPr="00E450AC" w:rsidRDefault="005B3F1E" w:rsidP="005B3F1E">
      <w:pPr>
        <w:pStyle w:val="PL"/>
      </w:pPr>
      <w:r w:rsidRPr="00E450AC">
        <w:t xml:space="preserve">            subbands10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(10)),</w:t>
      </w:r>
    </w:p>
    <w:p w14:paraId="22EE5ACB" w14:textId="77777777" w:rsidR="005B3F1E" w:rsidRPr="00E450AC" w:rsidRDefault="005B3F1E" w:rsidP="005B3F1E">
      <w:pPr>
        <w:pStyle w:val="PL"/>
      </w:pPr>
      <w:r w:rsidRPr="00E450AC">
        <w:t xml:space="preserve">            subbands11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(11)),</w:t>
      </w:r>
    </w:p>
    <w:p w14:paraId="2D1DF530" w14:textId="77777777" w:rsidR="005B3F1E" w:rsidRPr="00E450AC" w:rsidRDefault="005B3F1E" w:rsidP="005B3F1E">
      <w:pPr>
        <w:pStyle w:val="PL"/>
      </w:pPr>
      <w:r w:rsidRPr="00E450AC">
        <w:t xml:space="preserve">            subbands12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(12)),</w:t>
      </w:r>
    </w:p>
    <w:p w14:paraId="71540B4D" w14:textId="77777777" w:rsidR="005B3F1E" w:rsidRPr="00E450AC" w:rsidRDefault="005B3F1E" w:rsidP="005B3F1E">
      <w:pPr>
        <w:pStyle w:val="PL"/>
      </w:pPr>
      <w:r w:rsidRPr="00E450AC">
        <w:t xml:space="preserve">            subbands13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(13)),</w:t>
      </w:r>
    </w:p>
    <w:p w14:paraId="40427325" w14:textId="77777777" w:rsidR="005B3F1E" w:rsidRPr="00E450AC" w:rsidRDefault="005B3F1E" w:rsidP="005B3F1E">
      <w:pPr>
        <w:pStyle w:val="PL"/>
      </w:pPr>
      <w:r w:rsidRPr="00E450AC">
        <w:t xml:space="preserve">            subbands14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(14)),</w:t>
      </w:r>
    </w:p>
    <w:p w14:paraId="50483B1E" w14:textId="77777777" w:rsidR="005B3F1E" w:rsidRPr="00E450AC" w:rsidRDefault="005B3F1E" w:rsidP="005B3F1E">
      <w:pPr>
        <w:pStyle w:val="PL"/>
      </w:pPr>
      <w:r w:rsidRPr="00E450AC">
        <w:t xml:space="preserve">            subbands15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(15)),</w:t>
      </w:r>
    </w:p>
    <w:p w14:paraId="7E10BE38" w14:textId="77777777" w:rsidR="005B3F1E" w:rsidRPr="00E450AC" w:rsidRDefault="005B3F1E" w:rsidP="005B3F1E">
      <w:pPr>
        <w:pStyle w:val="PL"/>
      </w:pPr>
      <w:r w:rsidRPr="00E450AC">
        <w:t xml:space="preserve">            subbands16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(16)),</w:t>
      </w:r>
    </w:p>
    <w:p w14:paraId="635E5FC1" w14:textId="77777777" w:rsidR="005B3F1E" w:rsidRPr="00E450AC" w:rsidRDefault="005B3F1E" w:rsidP="005B3F1E">
      <w:pPr>
        <w:pStyle w:val="PL"/>
      </w:pPr>
      <w:r w:rsidRPr="00E450AC">
        <w:t xml:space="preserve">            subbands17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(17)),</w:t>
      </w:r>
    </w:p>
    <w:p w14:paraId="368C613B" w14:textId="77777777" w:rsidR="005B3F1E" w:rsidRPr="00E450AC" w:rsidRDefault="005B3F1E" w:rsidP="005B3F1E">
      <w:pPr>
        <w:pStyle w:val="PL"/>
      </w:pPr>
      <w:r w:rsidRPr="00E450AC">
        <w:t xml:space="preserve">            subbands18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(18)),</w:t>
      </w:r>
    </w:p>
    <w:p w14:paraId="427AE069" w14:textId="77777777" w:rsidR="005B3F1E" w:rsidRPr="00E450AC" w:rsidRDefault="005B3F1E" w:rsidP="005B3F1E">
      <w:pPr>
        <w:pStyle w:val="PL"/>
      </w:pPr>
      <w:r w:rsidRPr="00E450AC">
        <w:t xml:space="preserve">            ...,</w:t>
      </w:r>
    </w:p>
    <w:p w14:paraId="7EFFFD06" w14:textId="77777777" w:rsidR="005B3F1E" w:rsidRPr="00E450AC" w:rsidRDefault="005B3F1E" w:rsidP="005B3F1E">
      <w:pPr>
        <w:pStyle w:val="PL"/>
      </w:pPr>
      <w:r w:rsidRPr="00E450AC">
        <w:t xml:space="preserve">            subbands19-v1530                        </w:t>
      </w:r>
      <w:r w:rsidRPr="00E450AC">
        <w:rPr>
          <w:color w:val="993366"/>
        </w:rPr>
        <w:t>BIT</w:t>
      </w:r>
      <w:r w:rsidRPr="00E450AC">
        <w:t xml:space="preserve"> </w:t>
      </w:r>
      <w:r w:rsidRPr="00E450AC">
        <w:rPr>
          <w:color w:val="993366"/>
        </w:rPr>
        <w:t>STRING</w:t>
      </w:r>
      <w:r w:rsidRPr="00E450AC">
        <w:t>(</w:t>
      </w:r>
      <w:r w:rsidRPr="00E450AC">
        <w:rPr>
          <w:color w:val="993366"/>
        </w:rPr>
        <w:t>SIZE</w:t>
      </w:r>
      <w:r w:rsidRPr="00E450AC">
        <w:t>(19))</w:t>
      </w:r>
    </w:p>
    <w:p w14:paraId="3D9ACA10"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76469D74" w14:textId="77777777" w:rsidR="005B3F1E" w:rsidRPr="00E450AC" w:rsidRDefault="005B3F1E" w:rsidP="005B3F1E">
      <w:pPr>
        <w:pStyle w:val="PL"/>
      </w:pPr>
    </w:p>
    <w:p w14:paraId="0E135C96"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7D39A45" w14:textId="77777777" w:rsidR="005B3F1E" w:rsidRPr="00E450AC" w:rsidRDefault="005B3F1E" w:rsidP="005B3F1E">
      <w:pPr>
        <w:pStyle w:val="PL"/>
      </w:pPr>
      <w:r w:rsidRPr="00E450AC">
        <w:t xml:space="preserve">    timeRestrictionForChannelMeasurements           </w:t>
      </w:r>
      <w:r w:rsidRPr="00E450AC">
        <w:rPr>
          <w:color w:val="993366"/>
        </w:rPr>
        <w:t>ENUMERATED</w:t>
      </w:r>
      <w:r w:rsidRPr="00E450AC">
        <w:t xml:space="preserve"> {configured, notConfigured},</w:t>
      </w:r>
    </w:p>
    <w:p w14:paraId="2BD21040" w14:textId="77777777" w:rsidR="005B3F1E" w:rsidRPr="00E450AC" w:rsidRDefault="005B3F1E" w:rsidP="005B3F1E">
      <w:pPr>
        <w:pStyle w:val="PL"/>
      </w:pPr>
      <w:r w:rsidRPr="00E450AC">
        <w:t xml:space="preserve">    timeRestrictionForInterferenceMeasurements      </w:t>
      </w:r>
      <w:r w:rsidRPr="00E450AC">
        <w:rPr>
          <w:color w:val="993366"/>
        </w:rPr>
        <w:t>ENUMERATED</w:t>
      </w:r>
      <w:r w:rsidRPr="00E450AC">
        <w:t xml:space="preserve"> {configured, notConfigured},</w:t>
      </w:r>
    </w:p>
    <w:p w14:paraId="34C63028" w14:textId="77777777" w:rsidR="005B3F1E" w:rsidRPr="00E450AC" w:rsidRDefault="005B3F1E" w:rsidP="005B3F1E">
      <w:pPr>
        <w:pStyle w:val="PL"/>
        <w:rPr>
          <w:color w:val="808080"/>
        </w:rPr>
      </w:pPr>
      <w:r w:rsidRPr="00E450AC">
        <w:t xml:space="preserve">    codebookConfig                                  CodebookConfig                                              </w:t>
      </w:r>
      <w:r w:rsidRPr="00E450AC">
        <w:rPr>
          <w:color w:val="993366"/>
        </w:rPr>
        <w:t>OPTIONAL</w:t>
      </w:r>
      <w:r w:rsidRPr="00E450AC">
        <w:t xml:space="preserve">,   </w:t>
      </w:r>
      <w:r w:rsidRPr="00E450AC">
        <w:rPr>
          <w:color w:val="808080"/>
        </w:rPr>
        <w:t>-- Need R</w:t>
      </w:r>
    </w:p>
    <w:p w14:paraId="32323E42" w14:textId="77777777" w:rsidR="005B3F1E" w:rsidRPr="00E450AC" w:rsidRDefault="005B3F1E" w:rsidP="005B3F1E">
      <w:pPr>
        <w:pStyle w:val="PL"/>
        <w:rPr>
          <w:color w:val="808080"/>
        </w:rPr>
      </w:pPr>
      <w:r w:rsidRPr="00E450AC">
        <w:t xml:space="preserve">    dummy                                           </w:t>
      </w:r>
      <w:r w:rsidRPr="00E450AC">
        <w:rPr>
          <w:color w:val="993366"/>
        </w:rPr>
        <w:t>ENUMERATED</w:t>
      </w:r>
      <w:r w:rsidRPr="00E450AC">
        <w:t xml:space="preserve"> {n1, n2}                                         </w:t>
      </w:r>
      <w:r w:rsidRPr="00E450AC">
        <w:rPr>
          <w:color w:val="993366"/>
        </w:rPr>
        <w:t>OPTIONAL</w:t>
      </w:r>
      <w:r w:rsidRPr="00E450AC">
        <w:t xml:space="preserve">,   </w:t>
      </w:r>
      <w:r w:rsidRPr="00E450AC">
        <w:rPr>
          <w:color w:val="808080"/>
        </w:rPr>
        <w:t>-- Need R</w:t>
      </w:r>
    </w:p>
    <w:p w14:paraId="4C8B27A4" w14:textId="77777777" w:rsidR="005B3F1E" w:rsidRPr="00E450AC" w:rsidRDefault="005B3F1E" w:rsidP="005B3F1E">
      <w:pPr>
        <w:pStyle w:val="PL"/>
      </w:pPr>
      <w:r w:rsidRPr="00E450AC">
        <w:t xml:space="preserve">    groupBasedBeamReporting                     </w:t>
      </w:r>
      <w:r w:rsidRPr="00E450AC">
        <w:rPr>
          <w:color w:val="993366"/>
        </w:rPr>
        <w:t>CHOICE</w:t>
      </w:r>
      <w:r w:rsidRPr="00E450AC">
        <w:t xml:space="preserve"> {</w:t>
      </w:r>
    </w:p>
    <w:p w14:paraId="117CAB3A" w14:textId="77777777" w:rsidR="005B3F1E" w:rsidRPr="00E450AC" w:rsidRDefault="005B3F1E" w:rsidP="005B3F1E">
      <w:pPr>
        <w:pStyle w:val="PL"/>
      </w:pPr>
      <w:r w:rsidRPr="00E450AC">
        <w:t xml:space="preserve">        enabled                                     </w:t>
      </w:r>
      <w:r w:rsidRPr="00E450AC">
        <w:rPr>
          <w:color w:val="993366"/>
        </w:rPr>
        <w:t>NULL</w:t>
      </w:r>
      <w:r w:rsidRPr="00E450AC">
        <w:t>,</w:t>
      </w:r>
    </w:p>
    <w:p w14:paraId="76C19214" w14:textId="77777777" w:rsidR="005B3F1E" w:rsidRPr="00E450AC" w:rsidRDefault="005B3F1E" w:rsidP="005B3F1E">
      <w:pPr>
        <w:pStyle w:val="PL"/>
      </w:pPr>
      <w:r w:rsidRPr="00E450AC">
        <w:t xml:space="preserve">        disabled                                    </w:t>
      </w:r>
      <w:r w:rsidRPr="00E450AC">
        <w:rPr>
          <w:color w:val="993366"/>
        </w:rPr>
        <w:t>SEQUENCE</w:t>
      </w:r>
      <w:r w:rsidRPr="00E450AC">
        <w:t xml:space="preserve"> {</w:t>
      </w:r>
    </w:p>
    <w:p w14:paraId="7B0E0A70" w14:textId="77777777" w:rsidR="005B3F1E" w:rsidRPr="00E450AC" w:rsidRDefault="005B3F1E" w:rsidP="005B3F1E">
      <w:pPr>
        <w:pStyle w:val="PL"/>
        <w:rPr>
          <w:color w:val="808080"/>
        </w:rPr>
      </w:pPr>
      <w:r w:rsidRPr="00E450AC">
        <w:t xml:space="preserve">            nrofReportedRS                          </w:t>
      </w:r>
      <w:r w:rsidRPr="00E450AC">
        <w:rPr>
          <w:color w:val="993366"/>
        </w:rPr>
        <w:t>ENUMERATED</w:t>
      </w:r>
      <w:r w:rsidRPr="00E450AC">
        <w:t xml:space="preserve"> {n1, n2, n3, n4}                                 </w:t>
      </w:r>
      <w:r w:rsidRPr="00E450AC">
        <w:rPr>
          <w:color w:val="993366"/>
        </w:rPr>
        <w:t>OPTIONAL</w:t>
      </w:r>
      <w:r w:rsidRPr="00E450AC">
        <w:t xml:space="preserve">    </w:t>
      </w:r>
      <w:r w:rsidRPr="00E450AC">
        <w:rPr>
          <w:color w:val="808080"/>
        </w:rPr>
        <w:t>-- Need S</w:t>
      </w:r>
    </w:p>
    <w:p w14:paraId="64B37095" w14:textId="77777777" w:rsidR="005B3F1E" w:rsidRPr="00E450AC" w:rsidRDefault="005B3F1E" w:rsidP="005B3F1E">
      <w:pPr>
        <w:pStyle w:val="PL"/>
      </w:pPr>
      <w:r w:rsidRPr="00E450AC">
        <w:t xml:space="preserve">        }</w:t>
      </w:r>
    </w:p>
    <w:p w14:paraId="52F2F4BF" w14:textId="77777777" w:rsidR="005B3F1E" w:rsidRPr="00E450AC" w:rsidRDefault="005B3F1E" w:rsidP="005B3F1E">
      <w:pPr>
        <w:pStyle w:val="PL"/>
      </w:pPr>
      <w:r w:rsidRPr="00E450AC">
        <w:t xml:space="preserve">    },</w:t>
      </w:r>
    </w:p>
    <w:p w14:paraId="4DA41D73" w14:textId="77777777" w:rsidR="005B3F1E" w:rsidRPr="00E450AC" w:rsidRDefault="005B3F1E" w:rsidP="005B3F1E">
      <w:pPr>
        <w:pStyle w:val="PL"/>
        <w:rPr>
          <w:color w:val="808080"/>
        </w:rPr>
      </w:pPr>
      <w:r w:rsidRPr="00E450AC">
        <w:t xml:space="preserve">    cqi-Table                   </w:t>
      </w:r>
      <w:r w:rsidRPr="00E450AC">
        <w:rPr>
          <w:color w:val="993366"/>
        </w:rPr>
        <w:t>ENUMERATED</w:t>
      </w:r>
      <w:r w:rsidRPr="00E450AC">
        <w:t xml:space="preserve"> {table1, table2, table3, table4-r17}                                     </w:t>
      </w:r>
      <w:r w:rsidRPr="00E450AC">
        <w:rPr>
          <w:color w:val="993366"/>
        </w:rPr>
        <w:t>OPTIONAL</w:t>
      </w:r>
      <w:r w:rsidRPr="00E450AC">
        <w:t xml:space="preserve">,   </w:t>
      </w:r>
      <w:r w:rsidRPr="00E450AC">
        <w:rPr>
          <w:color w:val="808080"/>
        </w:rPr>
        <w:t>-- Need R</w:t>
      </w:r>
    </w:p>
    <w:p w14:paraId="2C0AAB5B" w14:textId="77777777" w:rsidR="005B3F1E" w:rsidRPr="00E450AC" w:rsidRDefault="005B3F1E" w:rsidP="005B3F1E">
      <w:pPr>
        <w:pStyle w:val="PL"/>
      </w:pPr>
      <w:r w:rsidRPr="00E450AC">
        <w:t xml:space="preserve">    subbandSize                 </w:t>
      </w:r>
      <w:r w:rsidRPr="00E450AC">
        <w:rPr>
          <w:color w:val="993366"/>
        </w:rPr>
        <w:t>ENUMERATED</w:t>
      </w:r>
      <w:r w:rsidRPr="00E450AC">
        <w:t xml:space="preserve"> {value1, value2},</w:t>
      </w:r>
    </w:p>
    <w:p w14:paraId="305C8F16" w14:textId="77777777" w:rsidR="005B3F1E" w:rsidRPr="00E450AC" w:rsidRDefault="005B3F1E" w:rsidP="005B3F1E">
      <w:pPr>
        <w:pStyle w:val="PL"/>
        <w:rPr>
          <w:color w:val="808080"/>
        </w:rPr>
      </w:pPr>
      <w:r w:rsidRPr="00E450AC">
        <w:t xml:space="preserve">    non-PMI-PortIndication      </w:t>
      </w:r>
      <w:r w:rsidRPr="00E450AC">
        <w:rPr>
          <w:color w:val="993366"/>
        </w:rPr>
        <w:t>SEQUENCE</w:t>
      </w:r>
      <w:r w:rsidRPr="00E450AC">
        <w:t xml:space="preserve"> (</w:t>
      </w:r>
      <w:r w:rsidRPr="00E450AC">
        <w:rPr>
          <w:color w:val="993366"/>
        </w:rPr>
        <w:t>SIZE</w:t>
      </w:r>
      <w:r w:rsidRPr="00E450AC">
        <w:t xml:space="preserve"> (1..maxNrofNZP-CSI-RS-ResourcesPerConfig))</w:t>
      </w:r>
      <w:r w:rsidRPr="00E450AC">
        <w:rPr>
          <w:color w:val="993366"/>
        </w:rPr>
        <w:t xml:space="preserve"> OF</w:t>
      </w:r>
      <w:r w:rsidRPr="00E450AC">
        <w:t xml:space="preserve"> PortIndexFor8Ranks </w:t>
      </w:r>
      <w:r w:rsidRPr="00E450AC">
        <w:rPr>
          <w:color w:val="993366"/>
        </w:rPr>
        <w:t>OPTIONAL</w:t>
      </w:r>
      <w:r w:rsidRPr="00E450AC">
        <w:t xml:space="preserve">,   </w:t>
      </w:r>
      <w:r w:rsidRPr="00E450AC">
        <w:rPr>
          <w:color w:val="808080"/>
        </w:rPr>
        <w:t>-- Need R</w:t>
      </w:r>
    </w:p>
    <w:p w14:paraId="69EA0E57" w14:textId="77777777" w:rsidR="005B3F1E" w:rsidRPr="00E450AC" w:rsidRDefault="005B3F1E" w:rsidP="005B3F1E">
      <w:pPr>
        <w:pStyle w:val="PL"/>
      </w:pPr>
      <w:r w:rsidRPr="00E450AC">
        <w:t xml:space="preserve">    ...,</w:t>
      </w:r>
    </w:p>
    <w:p w14:paraId="53350728" w14:textId="77777777" w:rsidR="005B3F1E" w:rsidRPr="00E450AC" w:rsidRDefault="005B3F1E" w:rsidP="005B3F1E">
      <w:pPr>
        <w:pStyle w:val="PL"/>
      </w:pPr>
      <w:r w:rsidRPr="00E450AC">
        <w:t xml:space="preserve">    [[</w:t>
      </w:r>
    </w:p>
    <w:p w14:paraId="3460646C" w14:textId="77777777" w:rsidR="005B3F1E" w:rsidRPr="00E450AC" w:rsidRDefault="005B3F1E" w:rsidP="005B3F1E">
      <w:pPr>
        <w:pStyle w:val="PL"/>
      </w:pPr>
      <w:r w:rsidRPr="00E450AC">
        <w:t xml:space="preserve">    semiPersistentOnPUSCH-v1530         </w:t>
      </w:r>
      <w:r w:rsidRPr="00E450AC">
        <w:rPr>
          <w:color w:val="993366"/>
        </w:rPr>
        <w:t>SEQUENCE</w:t>
      </w:r>
      <w:r w:rsidRPr="00E450AC">
        <w:t xml:space="preserve"> {</w:t>
      </w:r>
    </w:p>
    <w:p w14:paraId="70F9435F" w14:textId="77777777" w:rsidR="005B3F1E" w:rsidRPr="00E450AC" w:rsidRDefault="005B3F1E" w:rsidP="005B3F1E">
      <w:pPr>
        <w:pStyle w:val="PL"/>
      </w:pPr>
      <w:r w:rsidRPr="00E450AC">
        <w:t xml:space="preserve">        reportSlotConfig-v1530              </w:t>
      </w:r>
      <w:r w:rsidRPr="00E450AC">
        <w:rPr>
          <w:color w:val="993366"/>
        </w:rPr>
        <w:t>ENUMERATED</w:t>
      </w:r>
      <w:r w:rsidRPr="00E450AC">
        <w:t xml:space="preserve"> {sl4, sl8, sl16}</w:t>
      </w:r>
    </w:p>
    <w:p w14:paraId="259A7FEF"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32AC75F" w14:textId="77777777" w:rsidR="005B3F1E" w:rsidRPr="00E450AC" w:rsidRDefault="005B3F1E" w:rsidP="005B3F1E">
      <w:pPr>
        <w:pStyle w:val="PL"/>
      </w:pPr>
      <w:r w:rsidRPr="00E450AC">
        <w:t xml:space="preserve">    ]],</w:t>
      </w:r>
    </w:p>
    <w:p w14:paraId="0B2F4F4C" w14:textId="77777777" w:rsidR="005B3F1E" w:rsidRPr="00E450AC" w:rsidRDefault="005B3F1E" w:rsidP="005B3F1E">
      <w:pPr>
        <w:pStyle w:val="PL"/>
      </w:pPr>
      <w:r w:rsidRPr="00E450AC">
        <w:t xml:space="preserve">    [[</w:t>
      </w:r>
    </w:p>
    <w:p w14:paraId="3101CA89" w14:textId="77777777" w:rsidR="005B3F1E" w:rsidRPr="00E450AC" w:rsidRDefault="005B3F1E" w:rsidP="005B3F1E">
      <w:pPr>
        <w:pStyle w:val="PL"/>
      </w:pPr>
      <w:r w:rsidRPr="00E450AC">
        <w:t xml:space="preserve">    semiPersistentOnPUSCH-v1610         </w:t>
      </w:r>
      <w:r w:rsidRPr="00E450AC">
        <w:rPr>
          <w:color w:val="993366"/>
        </w:rPr>
        <w:t>SEQUENCE</w:t>
      </w:r>
      <w:r w:rsidRPr="00E450AC">
        <w:t xml:space="preserve"> {</w:t>
      </w:r>
    </w:p>
    <w:p w14:paraId="2CC3BEE4" w14:textId="77777777" w:rsidR="005B3F1E" w:rsidRPr="00E450AC" w:rsidRDefault="005B3F1E" w:rsidP="005B3F1E">
      <w:pPr>
        <w:pStyle w:val="PL"/>
        <w:rPr>
          <w:color w:val="808080"/>
        </w:rPr>
      </w:pPr>
      <w:r w:rsidRPr="00E450AC">
        <w:t xml:space="preserve">        reportSlotOffsetListDCI-0-2-r16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(0..32)   </w:t>
      </w:r>
      <w:r w:rsidRPr="00E450AC">
        <w:rPr>
          <w:color w:val="993366"/>
        </w:rPr>
        <w:t>OPTIONAL</w:t>
      </w:r>
      <w:r w:rsidRPr="00E450AC">
        <w:t xml:space="preserve">,    </w:t>
      </w:r>
      <w:r w:rsidRPr="00E450AC">
        <w:rPr>
          <w:color w:val="808080"/>
        </w:rPr>
        <w:t>-- Need R</w:t>
      </w:r>
    </w:p>
    <w:p w14:paraId="6C7EF17D" w14:textId="77777777" w:rsidR="005B3F1E" w:rsidRPr="00E450AC" w:rsidRDefault="005B3F1E" w:rsidP="005B3F1E">
      <w:pPr>
        <w:pStyle w:val="PL"/>
        <w:rPr>
          <w:color w:val="808080"/>
        </w:rPr>
      </w:pPr>
      <w:r w:rsidRPr="00E450AC">
        <w:t xml:space="preserve">        reportSlotOffsetListDCI-0-1-r16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(0..32)   </w:t>
      </w:r>
      <w:r w:rsidRPr="00E450AC">
        <w:rPr>
          <w:color w:val="993366"/>
        </w:rPr>
        <w:t>OPTIONAL</w:t>
      </w:r>
      <w:r w:rsidRPr="00E450AC">
        <w:t xml:space="preserve">     </w:t>
      </w:r>
      <w:r w:rsidRPr="00E450AC">
        <w:rPr>
          <w:color w:val="808080"/>
        </w:rPr>
        <w:t>-- Need R</w:t>
      </w:r>
    </w:p>
    <w:p w14:paraId="5D033F3F"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09E3105" w14:textId="77777777" w:rsidR="005B3F1E" w:rsidRPr="00E450AC" w:rsidRDefault="005B3F1E" w:rsidP="005B3F1E">
      <w:pPr>
        <w:pStyle w:val="PL"/>
      </w:pPr>
      <w:r w:rsidRPr="00E450AC">
        <w:t xml:space="preserve">    aperiodic-v1610                     </w:t>
      </w:r>
      <w:r w:rsidRPr="00E450AC">
        <w:rPr>
          <w:color w:val="993366"/>
        </w:rPr>
        <w:t>SEQUENCE</w:t>
      </w:r>
      <w:r w:rsidRPr="00E450AC">
        <w:t xml:space="preserve"> {</w:t>
      </w:r>
    </w:p>
    <w:p w14:paraId="2FCB848E" w14:textId="77777777" w:rsidR="005B3F1E" w:rsidRPr="00E450AC" w:rsidRDefault="005B3F1E" w:rsidP="005B3F1E">
      <w:pPr>
        <w:pStyle w:val="PL"/>
        <w:rPr>
          <w:color w:val="808080"/>
        </w:rPr>
      </w:pPr>
      <w:r w:rsidRPr="00E450AC">
        <w:lastRenderedPageBreak/>
        <w:t xml:space="preserve">        reportSlotOffsetListDCI-0-2-r16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(0..32)   </w:t>
      </w:r>
      <w:r w:rsidRPr="00E450AC">
        <w:rPr>
          <w:color w:val="993366"/>
        </w:rPr>
        <w:t>OPTIONAL</w:t>
      </w:r>
      <w:r w:rsidRPr="00E450AC">
        <w:t xml:space="preserve">,    </w:t>
      </w:r>
      <w:r w:rsidRPr="00E450AC">
        <w:rPr>
          <w:color w:val="808080"/>
        </w:rPr>
        <w:t>-- Need R</w:t>
      </w:r>
    </w:p>
    <w:p w14:paraId="2DA8F91A" w14:textId="77777777" w:rsidR="005B3F1E" w:rsidRPr="00E450AC" w:rsidRDefault="005B3F1E" w:rsidP="005B3F1E">
      <w:pPr>
        <w:pStyle w:val="PL"/>
        <w:rPr>
          <w:color w:val="808080"/>
        </w:rPr>
      </w:pPr>
      <w:r w:rsidRPr="00E450AC">
        <w:t xml:space="preserve">        reportSlotOffsetListDCI-0-1-r16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(0..32)   </w:t>
      </w:r>
      <w:r w:rsidRPr="00E450AC">
        <w:rPr>
          <w:color w:val="993366"/>
        </w:rPr>
        <w:t>OPTIONAL</w:t>
      </w:r>
      <w:r w:rsidRPr="00E450AC">
        <w:t xml:space="preserve">     </w:t>
      </w:r>
      <w:r w:rsidRPr="00E450AC">
        <w:rPr>
          <w:color w:val="808080"/>
        </w:rPr>
        <w:t>-- Need R</w:t>
      </w:r>
    </w:p>
    <w:p w14:paraId="46693928"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DC27DC9" w14:textId="77777777" w:rsidR="005B3F1E" w:rsidRPr="00E450AC" w:rsidRDefault="005B3F1E" w:rsidP="005B3F1E">
      <w:pPr>
        <w:pStyle w:val="PL"/>
      </w:pPr>
      <w:r w:rsidRPr="00E450AC">
        <w:t xml:space="preserve">    reportQuantity-r16                  </w:t>
      </w:r>
      <w:r w:rsidRPr="00E450AC">
        <w:rPr>
          <w:color w:val="993366"/>
        </w:rPr>
        <w:t>CHOICE</w:t>
      </w:r>
      <w:r w:rsidRPr="00E450AC">
        <w:t xml:space="preserve"> {</w:t>
      </w:r>
    </w:p>
    <w:p w14:paraId="39606216" w14:textId="77777777" w:rsidR="005B3F1E" w:rsidRPr="00E450AC" w:rsidRDefault="005B3F1E" w:rsidP="005B3F1E">
      <w:pPr>
        <w:pStyle w:val="PL"/>
      </w:pPr>
      <w:r w:rsidRPr="00E450AC">
        <w:t xml:space="preserve">       cri-SINR-r16                         </w:t>
      </w:r>
      <w:r w:rsidRPr="00E450AC">
        <w:rPr>
          <w:color w:val="993366"/>
        </w:rPr>
        <w:t>NULL</w:t>
      </w:r>
      <w:r w:rsidRPr="00E450AC">
        <w:t>,</w:t>
      </w:r>
    </w:p>
    <w:p w14:paraId="419FA635" w14:textId="77777777" w:rsidR="005B3F1E" w:rsidRPr="00E450AC" w:rsidRDefault="005B3F1E" w:rsidP="005B3F1E">
      <w:pPr>
        <w:pStyle w:val="PL"/>
      </w:pPr>
      <w:r w:rsidRPr="00E450AC">
        <w:t xml:space="preserve">       ssb-Index-SINR-r16                   </w:t>
      </w:r>
      <w:r w:rsidRPr="00E450AC">
        <w:rPr>
          <w:color w:val="993366"/>
        </w:rPr>
        <w:t>NULL</w:t>
      </w:r>
    </w:p>
    <w:p w14:paraId="24B80C48"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3BBF581" w14:textId="77777777" w:rsidR="005B3F1E" w:rsidRPr="00E450AC" w:rsidRDefault="005B3F1E" w:rsidP="005B3F1E">
      <w:pPr>
        <w:pStyle w:val="PL"/>
        <w:rPr>
          <w:color w:val="808080"/>
        </w:rPr>
      </w:pPr>
      <w:r w:rsidRPr="00E450AC">
        <w:t xml:space="preserve">    codebookConfig-r16                          CodebookConfig-r16                                              </w:t>
      </w:r>
      <w:r w:rsidRPr="00E450AC">
        <w:rPr>
          <w:color w:val="993366"/>
        </w:rPr>
        <w:t>OPTIONAL</w:t>
      </w:r>
      <w:r w:rsidRPr="00E450AC">
        <w:t xml:space="preserve">    </w:t>
      </w:r>
      <w:r w:rsidRPr="00E450AC">
        <w:rPr>
          <w:color w:val="808080"/>
        </w:rPr>
        <w:t>-- Need R</w:t>
      </w:r>
    </w:p>
    <w:p w14:paraId="1CC63D6B" w14:textId="77777777" w:rsidR="005B3F1E" w:rsidRPr="00E450AC" w:rsidRDefault="005B3F1E" w:rsidP="005B3F1E">
      <w:pPr>
        <w:pStyle w:val="PL"/>
      </w:pPr>
      <w:r w:rsidRPr="00E450AC">
        <w:t xml:space="preserve">    ]],</w:t>
      </w:r>
    </w:p>
    <w:p w14:paraId="7C2EE664" w14:textId="77777777" w:rsidR="005B3F1E" w:rsidRPr="00E450AC" w:rsidRDefault="005B3F1E" w:rsidP="005B3F1E">
      <w:pPr>
        <w:pStyle w:val="PL"/>
      </w:pPr>
      <w:r w:rsidRPr="00E450AC">
        <w:t xml:space="preserve">    [[</w:t>
      </w:r>
    </w:p>
    <w:p w14:paraId="2E499732" w14:textId="77777777" w:rsidR="005B3F1E" w:rsidRPr="00E450AC" w:rsidRDefault="005B3F1E" w:rsidP="005B3F1E">
      <w:pPr>
        <w:pStyle w:val="PL"/>
        <w:rPr>
          <w:color w:val="808080"/>
        </w:rPr>
      </w:pPr>
      <w:r w:rsidRPr="00E450AC">
        <w:t xml:space="preserve">    cqi-BitsPerSubband-r17              </w:t>
      </w:r>
      <w:r w:rsidRPr="00E450AC">
        <w:rPr>
          <w:color w:val="993366"/>
        </w:rPr>
        <w:t>ENUMERATED</w:t>
      </w:r>
      <w:r w:rsidRPr="00E450AC">
        <w:t xml:space="preserve"> {bits4}                                                      </w:t>
      </w:r>
      <w:r w:rsidRPr="00E450AC">
        <w:rPr>
          <w:color w:val="993366"/>
        </w:rPr>
        <w:t>OPTIONAL</w:t>
      </w:r>
      <w:r w:rsidRPr="00E450AC">
        <w:t xml:space="preserve">,   </w:t>
      </w:r>
      <w:r w:rsidRPr="00E450AC">
        <w:rPr>
          <w:color w:val="808080"/>
        </w:rPr>
        <w:t>-- Need R</w:t>
      </w:r>
    </w:p>
    <w:p w14:paraId="583A1F39" w14:textId="77777777" w:rsidR="005B3F1E" w:rsidRPr="00E450AC" w:rsidRDefault="005B3F1E" w:rsidP="005B3F1E">
      <w:pPr>
        <w:pStyle w:val="PL"/>
      </w:pPr>
      <w:r w:rsidRPr="00E450AC">
        <w:t xml:space="preserve">    groupBasedBeamReporting-v1710       </w:t>
      </w:r>
      <w:r w:rsidRPr="00E450AC">
        <w:rPr>
          <w:color w:val="993366"/>
        </w:rPr>
        <w:t>SEQUENCE</w:t>
      </w:r>
      <w:r w:rsidRPr="00E450AC">
        <w:t xml:space="preserve"> {</w:t>
      </w:r>
    </w:p>
    <w:p w14:paraId="48CCA12D" w14:textId="77777777" w:rsidR="005B3F1E" w:rsidRPr="00E450AC" w:rsidRDefault="005B3F1E" w:rsidP="005B3F1E">
      <w:pPr>
        <w:pStyle w:val="PL"/>
      </w:pPr>
      <w:r w:rsidRPr="00E450AC">
        <w:t xml:space="preserve">        nrofReportedGroups-r17              </w:t>
      </w:r>
      <w:r w:rsidRPr="00E450AC">
        <w:rPr>
          <w:color w:val="993366"/>
        </w:rPr>
        <w:t>ENUMERATED</w:t>
      </w:r>
      <w:r w:rsidRPr="00E450AC">
        <w:t xml:space="preserve"> {n1, n2, n3, n4}</w:t>
      </w:r>
    </w:p>
    <w:p w14:paraId="6D502285"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6494D17" w14:textId="77777777" w:rsidR="005B3F1E" w:rsidRPr="00E450AC" w:rsidRDefault="005B3F1E" w:rsidP="005B3F1E">
      <w:pPr>
        <w:pStyle w:val="PL"/>
        <w:rPr>
          <w:color w:val="808080"/>
        </w:rPr>
      </w:pPr>
      <w:r w:rsidRPr="00E450AC">
        <w:t xml:space="preserve">    codebookConfig-r17                  CodebookConfig-r17                                                      </w:t>
      </w:r>
      <w:r w:rsidRPr="00E450AC">
        <w:rPr>
          <w:color w:val="993366"/>
        </w:rPr>
        <w:t>OPTIONAL</w:t>
      </w:r>
      <w:r w:rsidRPr="00E450AC">
        <w:t xml:space="preserve">,   </w:t>
      </w:r>
      <w:r w:rsidRPr="00E450AC">
        <w:rPr>
          <w:color w:val="808080"/>
        </w:rPr>
        <w:t>-- Need R</w:t>
      </w:r>
    </w:p>
    <w:p w14:paraId="351F401A" w14:textId="77777777" w:rsidR="005B3F1E" w:rsidRPr="00E450AC" w:rsidRDefault="005B3F1E" w:rsidP="005B3F1E">
      <w:pPr>
        <w:pStyle w:val="PL"/>
        <w:rPr>
          <w:color w:val="808080"/>
        </w:rPr>
      </w:pPr>
      <w:r w:rsidRPr="00E450AC">
        <w:t xml:space="preserve">    sharedCMR-r17                       </w:t>
      </w:r>
      <w:r w:rsidRPr="00E450AC">
        <w:rPr>
          <w:color w:val="993366"/>
        </w:rPr>
        <w:t>ENUMERATED</w:t>
      </w:r>
      <w:r w:rsidRPr="00E450AC">
        <w:t xml:space="preserve"> {enable}                                                     </w:t>
      </w:r>
      <w:r w:rsidRPr="00E450AC">
        <w:rPr>
          <w:color w:val="993366"/>
        </w:rPr>
        <w:t>OPTIONAL</w:t>
      </w:r>
      <w:r w:rsidRPr="00E450AC">
        <w:t xml:space="preserve">,   </w:t>
      </w:r>
      <w:r w:rsidRPr="00E450AC">
        <w:rPr>
          <w:color w:val="808080"/>
        </w:rPr>
        <w:t>-- Need R</w:t>
      </w:r>
    </w:p>
    <w:p w14:paraId="0AEAE9A2" w14:textId="77777777" w:rsidR="005B3F1E" w:rsidRPr="00E450AC" w:rsidRDefault="005B3F1E" w:rsidP="005B3F1E">
      <w:pPr>
        <w:pStyle w:val="PL"/>
        <w:rPr>
          <w:color w:val="808080"/>
        </w:rPr>
      </w:pPr>
      <w:r w:rsidRPr="00E450AC">
        <w:t xml:space="preserve">    csi-ReportMode-r17                  </w:t>
      </w:r>
      <w:r w:rsidRPr="00E450AC">
        <w:rPr>
          <w:color w:val="993366"/>
        </w:rPr>
        <w:t>ENUMERATED</w:t>
      </w:r>
      <w:r w:rsidRPr="00E450AC">
        <w:t xml:space="preserve"> {mode1, mode2}                                               </w:t>
      </w:r>
      <w:r w:rsidRPr="00E450AC">
        <w:rPr>
          <w:color w:val="993366"/>
        </w:rPr>
        <w:t>OPTIONAL</w:t>
      </w:r>
      <w:r w:rsidRPr="00E450AC">
        <w:t xml:space="preserve">,   </w:t>
      </w:r>
      <w:r w:rsidRPr="00E450AC">
        <w:rPr>
          <w:color w:val="808080"/>
        </w:rPr>
        <w:t>-- Need R</w:t>
      </w:r>
    </w:p>
    <w:p w14:paraId="7111AA90" w14:textId="77777777" w:rsidR="005B3F1E" w:rsidRPr="00E450AC" w:rsidRDefault="005B3F1E" w:rsidP="005B3F1E">
      <w:pPr>
        <w:pStyle w:val="PL"/>
        <w:rPr>
          <w:color w:val="808080"/>
        </w:rPr>
      </w:pPr>
      <w:r w:rsidRPr="00E450AC">
        <w:t xml:space="preserve">    numberOfSingleTRP-CSI-Mode1-r17     </w:t>
      </w:r>
      <w:r w:rsidRPr="00E450AC">
        <w:rPr>
          <w:color w:val="993366"/>
        </w:rPr>
        <w:t>ENUMERATED</w:t>
      </w:r>
      <w:r w:rsidRPr="00E450AC">
        <w:t xml:space="preserve"> {n0, n1, n2}                                                 </w:t>
      </w:r>
      <w:r w:rsidRPr="00E450AC">
        <w:rPr>
          <w:color w:val="993366"/>
        </w:rPr>
        <w:t>OPTIONAL</w:t>
      </w:r>
      <w:r w:rsidRPr="00E450AC">
        <w:t xml:space="preserve">,   </w:t>
      </w:r>
      <w:r w:rsidRPr="00E450AC">
        <w:rPr>
          <w:color w:val="808080"/>
        </w:rPr>
        <w:t>-- Need R</w:t>
      </w:r>
    </w:p>
    <w:p w14:paraId="4DC957CA" w14:textId="77777777" w:rsidR="005B3F1E" w:rsidRPr="00E450AC" w:rsidRDefault="005B3F1E" w:rsidP="005B3F1E">
      <w:pPr>
        <w:pStyle w:val="PL"/>
      </w:pPr>
      <w:r w:rsidRPr="00E450AC">
        <w:t xml:space="preserve">    reportQuantity-r17                  </w:t>
      </w:r>
      <w:r w:rsidRPr="00E450AC">
        <w:rPr>
          <w:color w:val="993366"/>
        </w:rPr>
        <w:t>CHOICE</w:t>
      </w:r>
      <w:r w:rsidRPr="00E450AC">
        <w:t xml:space="preserve"> {</w:t>
      </w:r>
    </w:p>
    <w:p w14:paraId="4039B56D" w14:textId="77777777" w:rsidR="005B3F1E" w:rsidRPr="00E450AC" w:rsidRDefault="005B3F1E" w:rsidP="005B3F1E">
      <w:pPr>
        <w:pStyle w:val="PL"/>
      </w:pPr>
      <w:r w:rsidRPr="00E450AC">
        <w:t xml:space="preserve">        cri-RSRP-Index-r17                  </w:t>
      </w:r>
      <w:r w:rsidRPr="00E450AC">
        <w:rPr>
          <w:color w:val="993366"/>
        </w:rPr>
        <w:t>NULL</w:t>
      </w:r>
      <w:r w:rsidRPr="00E450AC">
        <w:t>,</w:t>
      </w:r>
    </w:p>
    <w:p w14:paraId="00F1F6A9" w14:textId="77777777" w:rsidR="005B3F1E" w:rsidRPr="00E450AC" w:rsidRDefault="005B3F1E" w:rsidP="005B3F1E">
      <w:pPr>
        <w:pStyle w:val="PL"/>
      </w:pPr>
      <w:r w:rsidRPr="00E450AC">
        <w:t xml:space="preserve">        ssb-Index-RSRP-Index-r17            </w:t>
      </w:r>
      <w:r w:rsidRPr="00E450AC">
        <w:rPr>
          <w:color w:val="993366"/>
        </w:rPr>
        <w:t>NULL</w:t>
      </w:r>
      <w:r w:rsidRPr="00E450AC">
        <w:t>,</w:t>
      </w:r>
    </w:p>
    <w:p w14:paraId="5D905FA0" w14:textId="77777777" w:rsidR="005B3F1E" w:rsidRPr="00E450AC" w:rsidRDefault="005B3F1E" w:rsidP="005B3F1E">
      <w:pPr>
        <w:pStyle w:val="PL"/>
      </w:pPr>
      <w:r w:rsidRPr="00E450AC">
        <w:t xml:space="preserve">        cri-SINR-Index-r17                  </w:t>
      </w:r>
      <w:r w:rsidRPr="00E450AC">
        <w:rPr>
          <w:color w:val="993366"/>
        </w:rPr>
        <w:t>NULL</w:t>
      </w:r>
      <w:r w:rsidRPr="00E450AC">
        <w:t>,</w:t>
      </w:r>
    </w:p>
    <w:p w14:paraId="06B159BE" w14:textId="77777777" w:rsidR="005B3F1E" w:rsidRPr="00E450AC" w:rsidRDefault="005B3F1E" w:rsidP="005B3F1E">
      <w:pPr>
        <w:pStyle w:val="PL"/>
      </w:pPr>
      <w:r w:rsidRPr="00E450AC">
        <w:t xml:space="preserve">        ssb-Index-SINR-Index-r17            </w:t>
      </w:r>
      <w:r w:rsidRPr="00E450AC">
        <w:rPr>
          <w:color w:val="993366"/>
        </w:rPr>
        <w:t>NULL</w:t>
      </w:r>
    </w:p>
    <w:p w14:paraId="5CCC7A14"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B7449FA" w14:textId="77777777" w:rsidR="005B3F1E" w:rsidRPr="00E450AC" w:rsidRDefault="005B3F1E" w:rsidP="005B3F1E">
      <w:pPr>
        <w:pStyle w:val="PL"/>
      </w:pPr>
      <w:r w:rsidRPr="00E450AC">
        <w:t xml:space="preserve">    ]],</w:t>
      </w:r>
    </w:p>
    <w:p w14:paraId="2746C733" w14:textId="77777777" w:rsidR="005B3F1E" w:rsidRPr="00E450AC" w:rsidRDefault="005B3F1E" w:rsidP="005B3F1E">
      <w:pPr>
        <w:pStyle w:val="PL"/>
      </w:pPr>
      <w:r w:rsidRPr="00E450AC">
        <w:t xml:space="preserve">    [[</w:t>
      </w:r>
    </w:p>
    <w:p w14:paraId="6154BF06" w14:textId="77777777" w:rsidR="005B3F1E" w:rsidRPr="00E450AC" w:rsidRDefault="005B3F1E" w:rsidP="005B3F1E">
      <w:pPr>
        <w:pStyle w:val="PL"/>
      </w:pPr>
      <w:r w:rsidRPr="00E450AC">
        <w:t xml:space="preserve">    semiPersistentOnPUSCH-v1720         </w:t>
      </w:r>
      <w:r w:rsidRPr="00E450AC">
        <w:rPr>
          <w:color w:val="993366"/>
        </w:rPr>
        <w:t>SEQUENCE</w:t>
      </w:r>
      <w:r w:rsidRPr="00E450AC">
        <w:t xml:space="preserve"> {</w:t>
      </w:r>
    </w:p>
    <w:p w14:paraId="0B313EAC" w14:textId="77777777" w:rsidR="005B3F1E" w:rsidRPr="00E450AC" w:rsidRDefault="005B3F1E" w:rsidP="005B3F1E">
      <w:pPr>
        <w:pStyle w:val="PL"/>
        <w:rPr>
          <w:color w:val="808080"/>
        </w:rPr>
      </w:pPr>
      <w:r w:rsidRPr="00E450AC">
        <w:t xml:space="preserve">        reportSlotOffsetList-r17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(0..128)  </w:t>
      </w:r>
      <w:r w:rsidRPr="00E450AC">
        <w:rPr>
          <w:color w:val="993366"/>
        </w:rPr>
        <w:t>OPTIONAL</w:t>
      </w:r>
      <w:r w:rsidRPr="00E450AC">
        <w:t xml:space="preserve">,   </w:t>
      </w:r>
      <w:r w:rsidRPr="00E450AC">
        <w:rPr>
          <w:color w:val="808080"/>
        </w:rPr>
        <w:t>-- Need R</w:t>
      </w:r>
    </w:p>
    <w:p w14:paraId="7B3DF8C4" w14:textId="77777777" w:rsidR="005B3F1E" w:rsidRPr="00E450AC" w:rsidRDefault="005B3F1E" w:rsidP="005B3F1E">
      <w:pPr>
        <w:pStyle w:val="PL"/>
        <w:rPr>
          <w:color w:val="808080"/>
        </w:rPr>
      </w:pPr>
      <w:r w:rsidRPr="00E450AC">
        <w:t xml:space="preserve">        reportSlotOffsetListDCI-0-2-r17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(0..128)  </w:t>
      </w:r>
      <w:r w:rsidRPr="00E450AC">
        <w:rPr>
          <w:color w:val="993366"/>
        </w:rPr>
        <w:t>OPTIONAL</w:t>
      </w:r>
      <w:r w:rsidRPr="00E450AC">
        <w:t xml:space="preserve">,   </w:t>
      </w:r>
      <w:r w:rsidRPr="00E450AC">
        <w:rPr>
          <w:color w:val="808080"/>
        </w:rPr>
        <w:t>-- Need R</w:t>
      </w:r>
    </w:p>
    <w:p w14:paraId="137D5E75" w14:textId="77777777" w:rsidR="005B3F1E" w:rsidRPr="00E450AC" w:rsidRDefault="005B3F1E" w:rsidP="005B3F1E">
      <w:pPr>
        <w:pStyle w:val="PL"/>
        <w:rPr>
          <w:color w:val="808080"/>
        </w:rPr>
      </w:pPr>
      <w:r w:rsidRPr="00E450AC">
        <w:t xml:space="preserve">        reportSlotOffsetListDCI-0-1-r17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(0..128)  </w:t>
      </w:r>
      <w:r w:rsidRPr="00E450AC">
        <w:rPr>
          <w:color w:val="993366"/>
        </w:rPr>
        <w:t>OPTIONAL</w:t>
      </w:r>
      <w:r w:rsidRPr="00E450AC">
        <w:t xml:space="preserve">    </w:t>
      </w:r>
      <w:r w:rsidRPr="00E450AC">
        <w:rPr>
          <w:color w:val="808080"/>
        </w:rPr>
        <w:t>-- Need R</w:t>
      </w:r>
    </w:p>
    <w:p w14:paraId="4B9D6DAB"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18517AE" w14:textId="77777777" w:rsidR="005B3F1E" w:rsidRPr="00E450AC" w:rsidRDefault="005B3F1E" w:rsidP="005B3F1E">
      <w:pPr>
        <w:pStyle w:val="PL"/>
      </w:pPr>
      <w:r w:rsidRPr="00E450AC">
        <w:t xml:space="preserve">    aperiodic-v1720                     </w:t>
      </w:r>
      <w:r w:rsidRPr="00E450AC">
        <w:rPr>
          <w:color w:val="993366"/>
        </w:rPr>
        <w:t>SEQUENCE</w:t>
      </w:r>
      <w:r w:rsidRPr="00E450AC">
        <w:t xml:space="preserve"> {</w:t>
      </w:r>
    </w:p>
    <w:p w14:paraId="19EA50E5" w14:textId="77777777" w:rsidR="005B3F1E" w:rsidRPr="00E450AC" w:rsidRDefault="005B3F1E" w:rsidP="005B3F1E">
      <w:pPr>
        <w:pStyle w:val="PL"/>
        <w:rPr>
          <w:color w:val="808080"/>
        </w:rPr>
      </w:pPr>
      <w:r w:rsidRPr="00E450AC">
        <w:t xml:space="preserve">        reportSlotOffsetList-r17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(0..128)  </w:t>
      </w:r>
      <w:r w:rsidRPr="00E450AC">
        <w:rPr>
          <w:color w:val="993366"/>
        </w:rPr>
        <w:t>OPTIONAL</w:t>
      </w:r>
      <w:r w:rsidRPr="00E450AC">
        <w:t xml:space="preserve">,   </w:t>
      </w:r>
      <w:r w:rsidRPr="00E450AC">
        <w:rPr>
          <w:color w:val="808080"/>
        </w:rPr>
        <w:t>-- Need R</w:t>
      </w:r>
    </w:p>
    <w:p w14:paraId="4D2E1D35" w14:textId="77777777" w:rsidR="005B3F1E" w:rsidRPr="00E450AC" w:rsidRDefault="005B3F1E" w:rsidP="005B3F1E">
      <w:pPr>
        <w:pStyle w:val="PL"/>
        <w:rPr>
          <w:color w:val="808080"/>
        </w:rPr>
      </w:pPr>
      <w:r w:rsidRPr="00E450AC">
        <w:t xml:space="preserve">        reportSlotOffsetListDCI-0-2-r17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(0..128)  </w:t>
      </w:r>
      <w:r w:rsidRPr="00E450AC">
        <w:rPr>
          <w:color w:val="993366"/>
        </w:rPr>
        <w:t>OPTIONAL</w:t>
      </w:r>
      <w:r w:rsidRPr="00E450AC">
        <w:t xml:space="preserve">,   </w:t>
      </w:r>
      <w:r w:rsidRPr="00E450AC">
        <w:rPr>
          <w:color w:val="808080"/>
        </w:rPr>
        <w:t>-- Need R</w:t>
      </w:r>
    </w:p>
    <w:p w14:paraId="7D23670C" w14:textId="77777777" w:rsidR="005B3F1E" w:rsidRPr="00E450AC" w:rsidRDefault="005B3F1E" w:rsidP="005B3F1E">
      <w:pPr>
        <w:pStyle w:val="PL"/>
        <w:rPr>
          <w:color w:val="808080"/>
        </w:rPr>
      </w:pPr>
      <w:r w:rsidRPr="00E450AC">
        <w:t xml:space="preserve">        reportSlotOffsetListDCI-0-1-r17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(0..128)  </w:t>
      </w:r>
      <w:r w:rsidRPr="00E450AC">
        <w:rPr>
          <w:color w:val="993366"/>
        </w:rPr>
        <w:t>OPTIONAL</w:t>
      </w:r>
      <w:r w:rsidRPr="00E450AC">
        <w:t xml:space="preserve">    </w:t>
      </w:r>
      <w:r w:rsidRPr="00E450AC">
        <w:rPr>
          <w:color w:val="808080"/>
        </w:rPr>
        <w:t>-- Need R</w:t>
      </w:r>
    </w:p>
    <w:p w14:paraId="52352DAC"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D25F221" w14:textId="77777777" w:rsidR="005B3F1E" w:rsidRPr="00E450AC" w:rsidRDefault="005B3F1E" w:rsidP="005B3F1E">
      <w:pPr>
        <w:pStyle w:val="PL"/>
      </w:pPr>
      <w:r w:rsidRPr="00E450AC">
        <w:t xml:space="preserve">    ]],</w:t>
      </w:r>
    </w:p>
    <w:p w14:paraId="13C6C33E" w14:textId="77777777" w:rsidR="005B3F1E" w:rsidRPr="00E450AC" w:rsidRDefault="005B3F1E" w:rsidP="005B3F1E">
      <w:pPr>
        <w:pStyle w:val="PL"/>
      </w:pPr>
      <w:r w:rsidRPr="00E450AC">
        <w:t xml:space="preserve">    [[</w:t>
      </w:r>
    </w:p>
    <w:p w14:paraId="4B3CE08A" w14:textId="77777777" w:rsidR="005B3F1E" w:rsidRPr="00E450AC" w:rsidRDefault="005B3F1E" w:rsidP="005B3F1E">
      <w:pPr>
        <w:pStyle w:val="PL"/>
        <w:rPr>
          <w:color w:val="808080"/>
        </w:rPr>
      </w:pPr>
      <w:r w:rsidRPr="00E450AC">
        <w:t xml:space="preserve">    codebookConfig-v1730                CodebookConfig-v1730                                                    </w:t>
      </w:r>
      <w:r w:rsidRPr="00E450AC">
        <w:rPr>
          <w:color w:val="993366"/>
        </w:rPr>
        <w:t>OPTIONAL</w:t>
      </w:r>
      <w:r w:rsidRPr="00E450AC">
        <w:t xml:space="preserve">    </w:t>
      </w:r>
      <w:r w:rsidRPr="00E450AC">
        <w:rPr>
          <w:color w:val="808080"/>
        </w:rPr>
        <w:t>-- Need R</w:t>
      </w:r>
    </w:p>
    <w:p w14:paraId="797EDEC1" w14:textId="77777777" w:rsidR="005B3F1E" w:rsidRPr="00E450AC" w:rsidRDefault="005B3F1E" w:rsidP="005B3F1E">
      <w:pPr>
        <w:pStyle w:val="PL"/>
      </w:pPr>
      <w:r w:rsidRPr="00E450AC">
        <w:t xml:space="preserve">    ]],</w:t>
      </w:r>
    </w:p>
    <w:p w14:paraId="13347D0A" w14:textId="77777777" w:rsidR="005B3F1E" w:rsidRPr="00E450AC" w:rsidRDefault="005B3F1E" w:rsidP="005B3F1E">
      <w:pPr>
        <w:pStyle w:val="PL"/>
      </w:pPr>
      <w:r w:rsidRPr="00E450AC">
        <w:t xml:space="preserve">    [[</w:t>
      </w:r>
    </w:p>
    <w:p w14:paraId="5FADA3E6" w14:textId="77777777" w:rsidR="005B3F1E" w:rsidRPr="00E450AC" w:rsidRDefault="005B3F1E" w:rsidP="005B3F1E">
      <w:pPr>
        <w:pStyle w:val="PL"/>
      </w:pPr>
      <w:r w:rsidRPr="00E450AC">
        <w:t xml:space="preserve">    groupBasedBeamReporting-v1800       </w:t>
      </w:r>
      <w:r w:rsidRPr="00E450AC">
        <w:rPr>
          <w:color w:val="993366"/>
        </w:rPr>
        <w:t>SEQUENCE</w:t>
      </w:r>
      <w:r w:rsidRPr="00E450AC">
        <w:t xml:space="preserve"> {</w:t>
      </w:r>
    </w:p>
    <w:p w14:paraId="2375A265" w14:textId="77777777" w:rsidR="005B3F1E" w:rsidRPr="00E450AC" w:rsidRDefault="005B3F1E" w:rsidP="005B3F1E">
      <w:pPr>
        <w:pStyle w:val="PL"/>
      </w:pPr>
      <w:r w:rsidRPr="00E450AC">
        <w:t xml:space="preserve">        reportingMode-r18                   </w:t>
      </w:r>
      <w:r w:rsidRPr="00E450AC">
        <w:rPr>
          <w:color w:val="993366"/>
        </w:rPr>
        <w:t>ENUMERATED</w:t>
      </w:r>
      <w:r w:rsidRPr="00E450AC">
        <w:t xml:space="preserve"> {jointULDL, onlyUL}</w:t>
      </w:r>
    </w:p>
    <w:p w14:paraId="72E3CF7C"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89BBD3D" w14:textId="77777777" w:rsidR="005B3F1E" w:rsidRPr="00E450AC" w:rsidRDefault="005B3F1E" w:rsidP="005B3F1E">
      <w:pPr>
        <w:pStyle w:val="PL"/>
        <w:rPr>
          <w:color w:val="808080"/>
        </w:rPr>
      </w:pPr>
      <w:r w:rsidRPr="00E450AC">
        <w:t xml:space="preserve">    reportQuantity-r18                  TDCP-r18                                                                </w:t>
      </w:r>
      <w:r w:rsidRPr="00E450AC">
        <w:rPr>
          <w:color w:val="993366"/>
        </w:rPr>
        <w:t>OPTIONAL</w:t>
      </w:r>
      <w:r w:rsidRPr="00E450AC">
        <w:t xml:space="preserve">,   </w:t>
      </w:r>
      <w:r w:rsidRPr="00E450AC">
        <w:rPr>
          <w:color w:val="808080"/>
        </w:rPr>
        <w:t>-- Need R</w:t>
      </w:r>
    </w:p>
    <w:p w14:paraId="79B783EE" w14:textId="77777777" w:rsidR="005B3F1E" w:rsidRPr="00E450AC" w:rsidRDefault="005B3F1E" w:rsidP="005B3F1E">
      <w:pPr>
        <w:pStyle w:val="PL"/>
        <w:rPr>
          <w:color w:val="808080"/>
        </w:rPr>
      </w:pPr>
      <w:r w:rsidRPr="00E450AC">
        <w:t xml:space="preserve">    codebookConfig-r18                  CodebookConfig-r18                                                      </w:t>
      </w:r>
      <w:r w:rsidRPr="00E450AC">
        <w:rPr>
          <w:color w:val="993366"/>
        </w:rPr>
        <w:t>OPTIONAL</w:t>
      </w:r>
      <w:r w:rsidRPr="00E450AC">
        <w:t xml:space="preserve">,   </w:t>
      </w:r>
      <w:r w:rsidRPr="00E450AC">
        <w:rPr>
          <w:color w:val="808080"/>
        </w:rPr>
        <w:t>-- Need R</w:t>
      </w:r>
    </w:p>
    <w:p w14:paraId="104D3933" w14:textId="77777777" w:rsidR="005B3F1E" w:rsidRPr="00E450AC" w:rsidRDefault="005B3F1E" w:rsidP="005B3F1E">
      <w:pPr>
        <w:pStyle w:val="PL"/>
      </w:pPr>
      <w:r w:rsidRPr="00E450AC">
        <w:t xml:space="preserve">    csi-ReportSubConfigToAddModList-r18 </w:t>
      </w:r>
      <w:r w:rsidRPr="00E450AC">
        <w:rPr>
          <w:color w:val="993366"/>
        </w:rPr>
        <w:t>SEQUENCE</w:t>
      </w:r>
      <w:r w:rsidRPr="00E450AC">
        <w:t xml:space="preserve"> (</w:t>
      </w:r>
      <w:r w:rsidRPr="00E450AC">
        <w:rPr>
          <w:color w:val="993366"/>
        </w:rPr>
        <w:t>SIZE</w:t>
      </w:r>
      <w:r w:rsidRPr="00E450AC">
        <w:t xml:space="preserve"> (1..maxNrofCSI-ReportSubconfigPerCSI-ReportConfig-r18))</w:t>
      </w:r>
      <w:r w:rsidRPr="00E450AC">
        <w:rPr>
          <w:color w:val="993366"/>
        </w:rPr>
        <w:t xml:space="preserve"> OF</w:t>
      </w:r>
      <w:r w:rsidRPr="00E450AC">
        <w:t xml:space="preserve"> CSI-ReportSubConfig-r18</w:t>
      </w:r>
    </w:p>
    <w:p w14:paraId="7D981731" w14:textId="77777777" w:rsidR="005B3F1E" w:rsidRPr="00E450AC" w:rsidRDefault="005B3F1E" w:rsidP="005B3F1E">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4EBE9F72" w14:textId="77777777" w:rsidR="005B3F1E" w:rsidRPr="00E450AC" w:rsidRDefault="005B3F1E" w:rsidP="005B3F1E">
      <w:pPr>
        <w:pStyle w:val="PL"/>
      </w:pPr>
      <w:r w:rsidRPr="00E450AC">
        <w:t xml:space="preserve">    csi-ReportSubConfigToReleaseList-r18 </w:t>
      </w:r>
      <w:r w:rsidRPr="00E450AC">
        <w:rPr>
          <w:color w:val="993366"/>
        </w:rPr>
        <w:t>SEQUENCE</w:t>
      </w:r>
      <w:r w:rsidRPr="00E450AC">
        <w:t xml:space="preserve"> (</w:t>
      </w:r>
      <w:r w:rsidRPr="00E450AC">
        <w:rPr>
          <w:color w:val="993366"/>
        </w:rPr>
        <w:t>SIZE</w:t>
      </w:r>
      <w:r w:rsidRPr="00E450AC">
        <w:t xml:space="preserve"> (1..maxNrofCSI-ReportSubconfigPerCSI-ReportConfig-r18))</w:t>
      </w:r>
      <w:r w:rsidRPr="00E450AC">
        <w:rPr>
          <w:color w:val="993366"/>
        </w:rPr>
        <w:t xml:space="preserve"> OF</w:t>
      </w:r>
      <w:r w:rsidRPr="00E450AC">
        <w:t xml:space="preserve"> CSI-ReportSubConfigId-r18</w:t>
      </w:r>
    </w:p>
    <w:p w14:paraId="01F7C0F1" w14:textId="77777777" w:rsidR="005B3F1E" w:rsidRPr="00E450AC" w:rsidRDefault="005B3F1E" w:rsidP="005B3F1E">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8B19FF1" w14:textId="77777777" w:rsidR="005B3F1E" w:rsidRPr="00E450AC" w:rsidRDefault="005B3F1E" w:rsidP="005B3F1E">
      <w:pPr>
        <w:pStyle w:val="PL"/>
      </w:pPr>
      <w:r w:rsidRPr="00E450AC">
        <w:t xml:space="preserve">    ]]</w:t>
      </w:r>
    </w:p>
    <w:p w14:paraId="7151917B" w14:textId="77777777" w:rsidR="005B3F1E" w:rsidRPr="00E450AC" w:rsidRDefault="005B3F1E" w:rsidP="005B3F1E">
      <w:pPr>
        <w:pStyle w:val="PL"/>
      </w:pPr>
      <w:r w:rsidRPr="00E450AC">
        <w:t>}</w:t>
      </w:r>
    </w:p>
    <w:p w14:paraId="6146FD9D" w14:textId="77777777" w:rsidR="005B3F1E" w:rsidRPr="00E450AC" w:rsidRDefault="005B3F1E" w:rsidP="005B3F1E">
      <w:pPr>
        <w:pStyle w:val="PL"/>
      </w:pPr>
    </w:p>
    <w:p w14:paraId="7B7C5975" w14:textId="77777777" w:rsidR="005B3F1E" w:rsidRPr="00E450AC" w:rsidRDefault="005B3F1E" w:rsidP="005B3F1E">
      <w:pPr>
        <w:pStyle w:val="PL"/>
      </w:pPr>
      <w:r w:rsidRPr="00E450AC">
        <w:lastRenderedPageBreak/>
        <w:t xml:space="preserve">CSI-ReportPeriodicityAndOffset ::=  </w:t>
      </w:r>
      <w:r w:rsidRPr="00E450AC">
        <w:rPr>
          <w:color w:val="993366"/>
        </w:rPr>
        <w:t>CHOICE</w:t>
      </w:r>
      <w:r w:rsidRPr="00E450AC">
        <w:t xml:space="preserve"> {</w:t>
      </w:r>
    </w:p>
    <w:p w14:paraId="6C80CD25" w14:textId="77777777" w:rsidR="005B3F1E" w:rsidRPr="00E450AC" w:rsidRDefault="005B3F1E" w:rsidP="005B3F1E">
      <w:pPr>
        <w:pStyle w:val="PL"/>
      </w:pPr>
      <w:r w:rsidRPr="00E450AC">
        <w:t xml:space="preserve">    slots4                              </w:t>
      </w:r>
      <w:r w:rsidRPr="00E450AC">
        <w:rPr>
          <w:color w:val="993366"/>
        </w:rPr>
        <w:t>INTEGER</w:t>
      </w:r>
      <w:r w:rsidRPr="00E450AC">
        <w:t>(0..3),</w:t>
      </w:r>
    </w:p>
    <w:p w14:paraId="244AF729" w14:textId="77777777" w:rsidR="005B3F1E" w:rsidRPr="00E450AC" w:rsidRDefault="005B3F1E" w:rsidP="005B3F1E">
      <w:pPr>
        <w:pStyle w:val="PL"/>
      </w:pPr>
      <w:r w:rsidRPr="00E450AC">
        <w:t xml:space="preserve">    slots5                              </w:t>
      </w:r>
      <w:r w:rsidRPr="00E450AC">
        <w:rPr>
          <w:color w:val="993366"/>
        </w:rPr>
        <w:t>INTEGER</w:t>
      </w:r>
      <w:r w:rsidRPr="00E450AC">
        <w:t>(0..4),</w:t>
      </w:r>
    </w:p>
    <w:p w14:paraId="6AF896F7" w14:textId="77777777" w:rsidR="005B3F1E" w:rsidRPr="00E450AC" w:rsidRDefault="005B3F1E" w:rsidP="005B3F1E">
      <w:pPr>
        <w:pStyle w:val="PL"/>
      </w:pPr>
      <w:r w:rsidRPr="00E450AC">
        <w:t xml:space="preserve">    slots8                              </w:t>
      </w:r>
      <w:r w:rsidRPr="00E450AC">
        <w:rPr>
          <w:color w:val="993366"/>
        </w:rPr>
        <w:t>INTEGER</w:t>
      </w:r>
      <w:r w:rsidRPr="00E450AC">
        <w:t>(0..7),</w:t>
      </w:r>
    </w:p>
    <w:p w14:paraId="5DC46EF9" w14:textId="77777777" w:rsidR="005B3F1E" w:rsidRPr="00E450AC" w:rsidRDefault="005B3F1E" w:rsidP="005B3F1E">
      <w:pPr>
        <w:pStyle w:val="PL"/>
      </w:pPr>
      <w:r w:rsidRPr="00E450AC">
        <w:t xml:space="preserve">    slots10                             </w:t>
      </w:r>
      <w:r w:rsidRPr="00E450AC">
        <w:rPr>
          <w:color w:val="993366"/>
        </w:rPr>
        <w:t>INTEGER</w:t>
      </w:r>
      <w:r w:rsidRPr="00E450AC">
        <w:t>(0..9),</w:t>
      </w:r>
    </w:p>
    <w:p w14:paraId="53E2405D" w14:textId="77777777" w:rsidR="005B3F1E" w:rsidRPr="00E450AC" w:rsidRDefault="005B3F1E" w:rsidP="005B3F1E">
      <w:pPr>
        <w:pStyle w:val="PL"/>
      </w:pPr>
      <w:r w:rsidRPr="00E450AC">
        <w:t xml:space="preserve">    slots16                             </w:t>
      </w:r>
      <w:r w:rsidRPr="00E450AC">
        <w:rPr>
          <w:color w:val="993366"/>
        </w:rPr>
        <w:t>INTEGER</w:t>
      </w:r>
      <w:r w:rsidRPr="00E450AC">
        <w:t>(0..15),</w:t>
      </w:r>
    </w:p>
    <w:p w14:paraId="29CC1DEE" w14:textId="77777777" w:rsidR="005B3F1E" w:rsidRPr="00E450AC" w:rsidRDefault="005B3F1E" w:rsidP="005B3F1E">
      <w:pPr>
        <w:pStyle w:val="PL"/>
      </w:pPr>
      <w:r w:rsidRPr="00E450AC">
        <w:t xml:space="preserve">    slots20                             </w:t>
      </w:r>
      <w:r w:rsidRPr="00E450AC">
        <w:rPr>
          <w:color w:val="993366"/>
        </w:rPr>
        <w:t>INTEGER</w:t>
      </w:r>
      <w:r w:rsidRPr="00E450AC">
        <w:t>(0..19),</w:t>
      </w:r>
    </w:p>
    <w:p w14:paraId="16A50DC1" w14:textId="77777777" w:rsidR="005B3F1E" w:rsidRPr="00E450AC" w:rsidRDefault="005B3F1E" w:rsidP="005B3F1E">
      <w:pPr>
        <w:pStyle w:val="PL"/>
      </w:pPr>
      <w:r w:rsidRPr="00E450AC">
        <w:t xml:space="preserve">    slots40                             </w:t>
      </w:r>
      <w:r w:rsidRPr="00E450AC">
        <w:rPr>
          <w:color w:val="993366"/>
        </w:rPr>
        <w:t>INTEGER</w:t>
      </w:r>
      <w:r w:rsidRPr="00E450AC">
        <w:t>(0..39),</w:t>
      </w:r>
    </w:p>
    <w:p w14:paraId="550D53DE" w14:textId="77777777" w:rsidR="005B3F1E" w:rsidRPr="00E450AC" w:rsidRDefault="005B3F1E" w:rsidP="005B3F1E">
      <w:pPr>
        <w:pStyle w:val="PL"/>
      </w:pPr>
      <w:r w:rsidRPr="00E450AC">
        <w:t xml:space="preserve">    slots80                             </w:t>
      </w:r>
      <w:r w:rsidRPr="00E450AC">
        <w:rPr>
          <w:color w:val="993366"/>
        </w:rPr>
        <w:t>INTEGER</w:t>
      </w:r>
      <w:r w:rsidRPr="00E450AC">
        <w:t>(0..79),</w:t>
      </w:r>
    </w:p>
    <w:p w14:paraId="7B5752AC" w14:textId="77777777" w:rsidR="005B3F1E" w:rsidRPr="00E450AC" w:rsidRDefault="005B3F1E" w:rsidP="005B3F1E">
      <w:pPr>
        <w:pStyle w:val="PL"/>
      </w:pPr>
      <w:r w:rsidRPr="00E450AC">
        <w:t xml:space="preserve">    slots160                            </w:t>
      </w:r>
      <w:r w:rsidRPr="00E450AC">
        <w:rPr>
          <w:color w:val="993366"/>
        </w:rPr>
        <w:t>INTEGER</w:t>
      </w:r>
      <w:r w:rsidRPr="00E450AC">
        <w:t>(0..159),</w:t>
      </w:r>
    </w:p>
    <w:p w14:paraId="600B8752" w14:textId="77777777" w:rsidR="005B3F1E" w:rsidRPr="00E450AC" w:rsidRDefault="005B3F1E" w:rsidP="005B3F1E">
      <w:pPr>
        <w:pStyle w:val="PL"/>
      </w:pPr>
      <w:r w:rsidRPr="00E450AC">
        <w:t xml:space="preserve">    slots320                            </w:t>
      </w:r>
      <w:r w:rsidRPr="00E450AC">
        <w:rPr>
          <w:color w:val="993366"/>
        </w:rPr>
        <w:t>INTEGER</w:t>
      </w:r>
      <w:r w:rsidRPr="00E450AC">
        <w:t>(0..319)</w:t>
      </w:r>
    </w:p>
    <w:p w14:paraId="355331ED" w14:textId="77777777" w:rsidR="005B3F1E" w:rsidRPr="00E450AC" w:rsidRDefault="005B3F1E" w:rsidP="005B3F1E">
      <w:pPr>
        <w:pStyle w:val="PL"/>
      </w:pPr>
      <w:r w:rsidRPr="00E450AC">
        <w:t>}</w:t>
      </w:r>
    </w:p>
    <w:p w14:paraId="53AF2278" w14:textId="77777777" w:rsidR="005B3F1E" w:rsidRPr="00E450AC" w:rsidRDefault="005B3F1E" w:rsidP="005B3F1E">
      <w:pPr>
        <w:pStyle w:val="PL"/>
      </w:pPr>
    </w:p>
    <w:p w14:paraId="00CA397A" w14:textId="77777777" w:rsidR="005B3F1E" w:rsidRPr="00E450AC" w:rsidRDefault="005B3F1E" w:rsidP="005B3F1E">
      <w:pPr>
        <w:pStyle w:val="PL"/>
      </w:pPr>
      <w:r w:rsidRPr="00E450AC">
        <w:t xml:space="preserve">PortIndexFor8Ranks ::=              </w:t>
      </w:r>
      <w:r w:rsidRPr="00E450AC">
        <w:rPr>
          <w:color w:val="993366"/>
        </w:rPr>
        <w:t>CHOICE</w:t>
      </w:r>
      <w:r w:rsidRPr="00E450AC">
        <w:t xml:space="preserve"> {</w:t>
      </w:r>
    </w:p>
    <w:p w14:paraId="690BB5AA" w14:textId="77777777" w:rsidR="005B3F1E" w:rsidRPr="00E450AC" w:rsidRDefault="005B3F1E" w:rsidP="005B3F1E">
      <w:pPr>
        <w:pStyle w:val="PL"/>
      </w:pPr>
      <w:r w:rsidRPr="00E450AC">
        <w:t xml:space="preserve">    portIndex8                          </w:t>
      </w:r>
      <w:r w:rsidRPr="00E450AC">
        <w:rPr>
          <w:color w:val="993366"/>
        </w:rPr>
        <w:t>SEQUENCE</w:t>
      </w:r>
      <w:r w:rsidRPr="00E450AC">
        <w:t>{</w:t>
      </w:r>
    </w:p>
    <w:p w14:paraId="01452B61" w14:textId="77777777" w:rsidR="005B3F1E" w:rsidRPr="00E450AC" w:rsidRDefault="005B3F1E" w:rsidP="005B3F1E">
      <w:pPr>
        <w:pStyle w:val="PL"/>
        <w:rPr>
          <w:color w:val="808080"/>
        </w:rPr>
      </w:pPr>
      <w:r w:rsidRPr="00E450AC">
        <w:t xml:space="preserve">        rank1-8                             PortIndex8                                                      </w:t>
      </w:r>
      <w:r w:rsidRPr="00E450AC">
        <w:rPr>
          <w:color w:val="993366"/>
        </w:rPr>
        <w:t>OPTIONAL</w:t>
      </w:r>
      <w:r w:rsidRPr="00E450AC">
        <w:t xml:space="preserve">,   </w:t>
      </w:r>
      <w:r w:rsidRPr="00E450AC">
        <w:rPr>
          <w:color w:val="808080"/>
        </w:rPr>
        <w:t>-- Need R</w:t>
      </w:r>
    </w:p>
    <w:p w14:paraId="559DE767" w14:textId="77777777" w:rsidR="005B3F1E" w:rsidRPr="00E450AC" w:rsidRDefault="005B3F1E" w:rsidP="005B3F1E">
      <w:pPr>
        <w:pStyle w:val="PL"/>
        <w:rPr>
          <w:color w:val="808080"/>
        </w:rPr>
      </w:pPr>
      <w:r w:rsidRPr="00E450AC">
        <w:t xml:space="preserve">        rank2-8                             </w:t>
      </w:r>
      <w:r w:rsidRPr="00E450AC">
        <w:rPr>
          <w:color w:val="993366"/>
        </w:rPr>
        <w:t>SEQUENCE</w:t>
      </w:r>
      <w:r w:rsidRPr="00E450AC">
        <w:t>(</w:t>
      </w:r>
      <w:r w:rsidRPr="00E450AC">
        <w:rPr>
          <w:color w:val="993366"/>
        </w:rPr>
        <w:t>SIZE</w:t>
      </w:r>
      <w:r w:rsidRPr="00E450AC">
        <w:t>(2))</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25C338FB" w14:textId="77777777" w:rsidR="005B3F1E" w:rsidRPr="00E450AC" w:rsidRDefault="005B3F1E" w:rsidP="005B3F1E">
      <w:pPr>
        <w:pStyle w:val="PL"/>
        <w:rPr>
          <w:color w:val="808080"/>
        </w:rPr>
      </w:pPr>
      <w:r w:rsidRPr="00E450AC">
        <w:t xml:space="preserve">        rank3-8                             </w:t>
      </w:r>
      <w:r w:rsidRPr="00E450AC">
        <w:rPr>
          <w:color w:val="993366"/>
        </w:rPr>
        <w:t>SEQUENCE</w:t>
      </w:r>
      <w:r w:rsidRPr="00E450AC">
        <w:t>(</w:t>
      </w:r>
      <w:r w:rsidRPr="00E450AC">
        <w:rPr>
          <w:color w:val="993366"/>
        </w:rPr>
        <w:t>SIZE</w:t>
      </w:r>
      <w:r w:rsidRPr="00E450AC">
        <w:t>(3))</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4D6DBCF7" w14:textId="77777777" w:rsidR="005B3F1E" w:rsidRPr="00E450AC" w:rsidRDefault="005B3F1E" w:rsidP="005B3F1E">
      <w:pPr>
        <w:pStyle w:val="PL"/>
        <w:rPr>
          <w:color w:val="808080"/>
        </w:rPr>
      </w:pPr>
      <w:r w:rsidRPr="00E450AC">
        <w:t xml:space="preserve">        rank4-8                             </w:t>
      </w:r>
      <w:r w:rsidRPr="00E450AC">
        <w:rPr>
          <w:color w:val="993366"/>
        </w:rPr>
        <w:t>SEQUENCE</w:t>
      </w:r>
      <w:r w:rsidRPr="00E450AC">
        <w:t>(</w:t>
      </w:r>
      <w:r w:rsidRPr="00E450AC">
        <w:rPr>
          <w:color w:val="993366"/>
        </w:rPr>
        <w:t>SIZE</w:t>
      </w:r>
      <w:r w:rsidRPr="00E450AC">
        <w:t>(4))</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05F72A06" w14:textId="77777777" w:rsidR="005B3F1E" w:rsidRPr="00E450AC" w:rsidRDefault="005B3F1E" w:rsidP="005B3F1E">
      <w:pPr>
        <w:pStyle w:val="PL"/>
        <w:rPr>
          <w:color w:val="808080"/>
        </w:rPr>
      </w:pPr>
      <w:r w:rsidRPr="00E450AC">
        <w:t xml:space="preserve">        rank5-8                             </w:t>
      </w:r>
      <w:r w:rsidRPr="00E450AC">
        <w:rPr>
          <w:color w:val="993366"/>
        </w:rPr>
        <w:t>SEQUENCE</w:t>
      </w:r>
      <w:r w:rsidRPr="00E450AC">
        <w:t>(</w:t>
      </w:r>
      <w:r w:rsidRPr="00E450AC">
        <w:rPr>
          <w:color w:val="993366"/>
        </w:rPr>
        <w:t>SIZE</w:t>
      </w:r>
      <w:r w:rsidRPr="00E450AC">
        <w:t>(5))</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7613D6EF" w14:textId="77777777" w:rsidR="005B3F1E" w:rsidRPr="00E450AC" w:rsidRDefault="005B3F1E" w:rsidP="005B3F1E">
      <w:pPr>
        <w:pStyle w:val="PL"/>
        <w:rPr>
          <w:color w:val="808080"/>
        </w:rPr>
      </w:pPr>
      <w:r w:rsidRPr="00E450AC">
        <w:t xml:space="preserve">        rank6-8                             </w:t>
      </w:r>
      <w:r w:rsidRPr="00E450AC">
        <w:rPr>
          <w:color w:val="993366"/>
        </w:rPr>
        <w:t>SEQUENCE</w:t>
      </w:r>
      <w:r w:rsidRPr="00E450AC">
        <w:t>(</w:t>
      </w:r>
      <w:r w:rsidRPr="00E450AC">
        <w:rPr>
          <w:color w:val="993366"/>
        </w:rPr>
        <w:t>SIZE</w:t>
      </w:r>
      <w:r w:rsidRPr="00E450AC">
        <w:t>(6))</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722975D9" w14:textId="77777777" w:rsidR="005B3F1E" w:rsidRPr="00E450AC" w:rsidRDefault="005B3F1E" w:rsidP="005B3F1E">
      <w:pPr>
        <w:pStyle w:val="PL"/>
        <w:rPr>
          <w:color w:val="808080"/>
        </w:rPr>
      </w:pPr>
      <w:r w:rsidRPr="00E450AC">
        <w:t xml:space="preserve">        rank7-8                             </w:t>
      </w:r>
      <w:r w:rsidRPr="00E450AC">
        <w:rPr>
          <w:color w:val="993366"/>
        </w:rPr>
        <w:t>SEQUENCE</w:t>
      </w:r>
      <w:r w:rsidRPr="00E450AC">
        <w:t>(</w:t>
      </w:r>
      <w:r w:rsidRPr="00E450AC">
        <w:rPr>
          <w:color w:val="993366"/>
        </w:rPr>
        <w:t>SIZE</w:t>
      </w:r>
      <w:r w:rsidRPr="00E450AC">
        <w:t>(7))</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3B9AFCBE" w14:textId="77777777" w:rsidR="005B3F1E" w:rsidRPr="00E450AC" w:rsidRDefault="005B3F1E" w:rsidP="005B3F1E">
      <w:pPr>
        <w:pStyle w:val="PL"/>
        <w:rPr>
          <w:color w:val="808080"/>
        </w:rPr>
      </w:pPr>
      <w:r w:rsidRPr="00E450AC">
        <w:t xml:space="preserve">        rank8-8                             </w:t>
      </w:r>
      <w:r w:rsidRPr="00E450AC">
        <w:rPr>
          <w:color w:val="993366"/>
        </w:rPr>
        <w:t>SEQUENCE</w:t>
      </w:r>
      <w:r w:rsidRPr="00E450AC">
        <w:t>(</w:t>
      </w:r>
      <w:r w:rsidRPr="00E450AC">
        <w:rPr>
          <w:color w:val="993366"/>
        </w:rPr>
        <w:t>SIZE</w:t>
      </w:r>
      <w:r w:rsidRPr="00E450AC">
        <w:t>(8))</w:t>
      </w:r>
      <w:r w:rsidRPr="00E450AC">
        <w:rPr>
          <w:color w:val="993366"/>
        </w:rPr>
        <w:t xml:space="preserve"> OF</w:t>
      </w:r>
      <w:r w:rsidRPr="00E450AC">
        <w:t xml:space="preserve"> PortIndex8                                 </w:t>
      </w:r>
      <w:r w:rsidRPr="00E450AC">
        <w:rPr>
          <w:color w:val="993366"/>
        </w:rPr>
        <w:t>OPTIONAL</w:t>
      </w:r>
      <w:r w:rsidRPr="00E450AC">
        <w:t xml:space="preserve">    </w:t>
      </w:r>
      <w:r w:rsidRPr="00E450AC">
        <w:rPr>
          <w:color w:val="808080"/>
        </w:rPr>
        <w:t>-- Need R</w:t>
      </w:r>
    </w:p>
    <w:p w14:paraId="43DEE90E" w14:textId="77777777" w:rsidR="005B3F1E" w:rsidRPr="00E450AC" w:rsidRDefault="005B3F1E" w:rsidP="005B3F1E">
      <w:pPr>
        <w:pStyle w:val="PL"/>
      </w:pPr>
      <w:r w:rsidRPr="00E450AC">
        <w:t xml:space="preserve">    },</w:t>
      </w:r>
    </w:p>
    <w:p w14:paraId="599F845E" w14:textId="77777777" w:rsidR="005B3F1E" w:rsidRPr="00E450AC" w:rsidRDefault="005B3F1E" w:rsidP="005B3F1E">
      <w:pPr>
        <w:pStyle w:val="PL"/>
      </w:pPr>
      <w:r w:rsidRPr="00E450AC">
        <w:t xml:space="preserve">    portIndex4                          </w:t>
      </w:r>
      <w:r w:rsidRPr="00E450AC">
        <w:rPr>
          <w:color w:val="993366"/>
        </w:rPr>
        <w:t>SEQUENCE</w:t>
      </w:r>
      <w:r w:rsidRPr="00E450AC">
        <w:t>{</w:t>
      </w:r>
    </w:p>
    <w:p w14:paraId="57A5F286" w14:textId="77777777" w:rsidR="005B3F1E" w:rsidRPr="00E450AC" w:rsidRDefault="005B3F1E" w:rsidP="005B3F1E">
      <w:pPr>
        <w:pStyle w:val="PL"/>
        <w:rPr>
          <w:color w:val="808080"/>
        </w:rPr>
      </w:pPr>
      <w:r w:rsidRPr="00E450AC">
        <w:t xml:space="preserve">        rank1-4                             PortIndex4                                                      </w:t>
      </w:r>
      <w:r w:rsidRPr="00E450AC">
        <w:rPr>
          <w:color w:val="993366"/>
        </w:rPr>
        <w:t>OPTIONAL</w:t>
      </w:r>
      <w:r w:rsidRPr="00E450AC">
        <w:t xml:space="preserve">,   </w:t>
      </w:r>
      <w:r w:rsidRPr="00E450AC">
        <w:rPr>
          <w:color w:val="808080"/>
        </w:rPr>
        <w:t>-- Need R</w:t>
      </w:r>
    </w:p>
    <w:p w14:paraId="1455D97F" w14:textId="77777777" w:rsidR="005B3F1E" w:rsidRPr="00E450AC" w:rsidRDefault="005B3F1E" w:rsidP="005B3F1E">
      <w:pPr>
        <w:pStyle w:val="PL"/>
        <w:rPr>
          <w:color w:val="808080"/>
        </w:rPr>
      </w:pPr>
      <w:r w:rsidRPr="00E450AC">
        <w:t xml:space="preserve">        rank2-4                             </w:t>
      </w:r>
      <w:r w:rsidRPr="00E450AC">
        <w:rPr>
          <w:color w:val="993366"/>
        </w:rPr>
        <w:t>SEQUENCE</w:t>
      </w:r>
      <w:r w:rsidRPr="00E450AC">
        <w:t>(</w:t>
      </w:r>
      <w:r w:rsidRPr="00E450AC">
        <w:rPr>
          <w:color w:val="993366"/>
        </w:rPr>
        <w:t>SIZE</w:t>
      </w:r>
      <w:r w:rsidRPr="00E450AC">
        <w:t>(2))</w:t>
      </w:r>
      <w:r w:rsidRPr="00E450AC">
        <w:rPr>
          <w:color w:val="993366"/>
        </w:rPr>
        <w:t xml:space="preserve"> OF</w:t>
      </w:r>
      <w:r w:rsidRPr="00E450AC">
        <w:t xml:space="preserve"> PortIndex4                                 </w:t>
      </w:r>
      <w:r w:rsidRPr="00E450AC">
        <w:rPr>
          <w:color w:val="993366"/>
        </w:rPr>
        <w:t>OPTIONAL</w:t>
      </w:r>
      <w:r w:rsidRPr="00E450AC">
        <w:t xml:space="preserve">,   </w:t>
      </w:r>
      <w:r w:rsidRPr="00E450AC">
        <w:rPr>
          <w:color w:val="808080"/>
        </w:rPr>
        <w:t>-- Need R</w:t>
      </w:r>
    </w:p>
    <w:p w14:paraId="3C85964F" w14:textId="77777777" w:rsidR="005B3F1E" w:rsidRPr="00E450AC" w:rsidRDefault="005B3F1E" w:rsidP="005B3F1E">
      <w:pPr>
        <w:pStyle w:val="PL"/>
        <w:rPr>
          <w:color w:val="808080"/>
        </w:rPr>
      </w:pPr>
      <w:r w:rsidRPr="00E450AC">
        <w:t xml:space="preserve">        rank3-4                             </w:t>
      </w:r>
      <w:r w:rsidRPr="00E450AC">
        <w:rPr>
          <w:color w:val="993366"/>
        </w:rPr>
        <w:t>SEQUENCE</w:t>
      </w:r>
      <w:r w:rsidRPr="00E450AC">
        <w:t>(</w:t>
      </w:r>
      <w:r w:rsidRPr="00E450AC">
        <w:rPr>
          <w:color w:val="993366"/>
        </w:rPr>
        <w:t>SIZE</w:t>
      </w:r>
      <w:r w:rsidRPr="00E450AC">
        <w:t>(3))</w:t>
      </w:r>
      <w:r w:rsidRPr="00E450AC">
        <w:rPr>
          <w:color w:val="993366"/>
        </w:rPr>
        <w:t xml:space="preserve"> OF</w:t>
      </w:r>
      <w:r w:rsidRPr="00E450AC">
        <w:t xml:space="preserve"> PortIndex4                                 </w:t>
      </w:r>
      <w:r w:rsidRPr="00E450AC">
        <w:rPr>
          <w:color w:val="993366"/>
        </w:rPr>
        <w:t>OPTIONAL</w:t>
      </w:r>
      <w:r w:rsidRPr="00E450AC">
        <w:t xml:space="preserve">,   </w:t>
      </w:r>
      <w:r w:rsidRPr="00E450AC">
        <w:rPr>
          <w:color w:val="808080"/>
        </w:rPr>
        <w:t>-- Need R</w:t>
      </w:r>
    </w:p>
    <w:p w14:paraId="6BE41EE0" w14:textId="77777777" w:rsidR="005B3F1E" w:rsidRPr="00E450AC" w:rsidRDefault="005B3F1E" w:rsidP="005B3F1E">
      <w:pPr>
        <w:pStyle w:val="PL"/>
        <w:rPr>
          <w:color w:val="808080"/>
        </w:rPr>
      </w:pPr>
      <w:r w:rsidRPr="00E450AC">
        <w:t xml:space="preserve">        rank4-4                             </w:t>
      </w:r>
      <w:r w:rsidRPr="00E450AC">
        <w:rPr>
          <w:color w:val="993366"/>
        </w:rPr>
        <w:t>SEQUENCE</w:t>
      </w:r>
      <w:r w:rsidRPr="00E450AC">
        <w:t>(</w:t>
      </w:r>
      <w:r w:rsidRPr="00E450AC">
        <w:rPr>
          <w:color w:val="993366"/>
        </w:rPr>
        <w:t>SIZE</w:t>
      </w:r>
      <w:r w:rsidRPr="00E450AC">
        <w:t>(4))</w:t>
      </w:r>
      <w:r w:rsidRPr="00E450AC">
        <w:rPr>
          <w:color w:val="993366"/>
        </w:rPr>
        <w:t xml:space="preserve"> OF</w:t>
      </w:r>
      <w:r w:rsidRPr="00E450AC">
        <w:t xml:space="preserve"> PortIndex4                                 </w:t>
      </w:r>
      <w:r w:rsidRPr="00E450AC">
        <w:rPr>
          <w:color w:val="993366"/>
        </w:rPr>
        <w:t>OPTIONAL</w:t>
      </w:r>
      <w:r w:rsidRPr="00E450AC">
        <w:t xml:space="preserve">    </w:t>
      </w:r>
      <w:r w:rsidRPr="00E450AC">
        <w:rPr>
          <w:color w:val="808080"/>
        </w:rPr>
        <w:t>-- Need R</w:t>
      </w:r>
    </w:p>
    <w:p w14:paraId="298170D6" w14:textId="77777777" w:rsidR="005B3F1E" w:rsidRPr="00E450AC" w:rsidRDefault="005B3F1E" w:rsidP="005B3F1E">
      <w:pPr>
        <w:pStyle w:val="PL"/>
      </w:pPr>
      <w:r w:rsidRPr="00E450AC">
        <w:t xml:space="preserve">    },</w:t>
      </w:r>
    </w:p>
    <w:p w14:paraId="65D28626" w14:textId="77777777" w:rsidR="005B3F1E" w:rsidRPr="00E450AC" w:rsidRDefault="005B3F1E" w:rsidP="005B3F1E">
      <w:pPr>
        <w:pStyle w:val="PL"/>
      </w:pPr>
      <w:r w:rsidRPr="00E450AC">
        <w:t xml:space="preserve">    portIndex2                          </w:t>
      </w:r>
      <w:r w:rsidRPr="00E450AC">
        <w:rPr>
          <w:color w:val="993366"/>
        </w:rPr>
        <w:t>SEQUENCE</w:t>
      </w:r>
      <w:r w:rsidRPr="00E450AC">
        <w:t>{</w:t>
      </w:r>
    </w:p>
    <w:p w14:paraId="587159C9" w14:textId="77777777" w:rsidR="005B3F1E" w:rsidRPr="00E450AC" w:rsidRDefault="005B3F1E" w:rsidP="005B3F1E">
      <w:pPr>
        <w:pStyle w:val="PL"/>
        <w:rPr>
          <w:color w:val="808080"/>
        </w:rPr>
      </w:pPr>
      <w:r w:rsidRPr="00E450AC">
        <w:t xml:space="preserve">        rank1-2                             PortIndex2                                                      </w:t>
      </w:r>
      <w:r w:rsidRPr="00E450AC">
        <w:rPr>
          <w:color w:val="993366"/>
        </w:rPr>
        <w:t>OPTIONAL</w:t>
      </w:r>
      <w:r w:rsidRPr="00E450AC">
        <w:t xml:space="preserve">,   </w:t>
      </w:r>
      <w:r w:rsidRPr="00E450AC">
        <w:rPr>
          <w:color w:val="808080"/>
        </w:rPr>
        <w:t>-- Need R</w:t>
      </w:r>
    </w:p>
    <w:p w14:paraId="0F8E6923" w14:textId="77777777" w:rsidR="005B3F1E" w:rsidRPr="00E450AC" w:rsidRDefault="005B3F1E" w:rsidP="005B3F1E">
      <w:pPr>
        <w:pStyle w:val="PL"/>
        <w:rPr>
          <w:color w:val="808080"/>
        </w:rPr>
      </w:pPr>
      <w:r w:rsidRPr="00E450AC">
        <w:t xml:space="preserve">        rank2-2                             </w:t>
      </w:r>
      <w:r w:rsidRPr="00E450AC">
        <w:rPr>
          <w:color w:val="993366"/>
        </w:rPr>
        <w:t>SEQUENCE</w:t>
      </w:r>
      <w:r w:rsidRPr="00E450AC">
        <w:t>(</w:t>
      </w:r>
      <w:r w:rsidRPr="00E450AC">
        <w:rPr>
          <w:color w:val="993366"/>
        </w:rPr>
        <w:t>SIZE</w:t>
      </w:r>
      <w:r w:rsidRPr="00E450AC">
        <w:t>(2))</w:t>
      </w:r>
      <w:r w:rsidRPr="00E450AC">
        <w:rPr>
          <w:color w:val="993366"/>
        </w:rPr>
        <w:t xml:space="preserve"> OF</w:t>
      </w:r>
      <w:r w:rsidRPr="00E450AC">
        <w:t xml:space="preserve"> PortIndex2                                 </w:t>
      </w:r>
      <w:r w:rsidRPr="00E450AC">
        <w:rPr>
          <w:color w:val="993366"/>
        </w:rPr>
        <w:t>OPTIONAL</w:t>
      </w:r>
      <w:r w:rsidRPr="00E450AC">
        <w:t xml:space="preserve">    </w:t>
      </w:r>
      <w:r w:rsidRPr="00E450AC">
        <w:rPr>
          <w:color w:val="808080"/>
        </w:rPr>
        <w:t>-- Need R</w:t>
      </w:r>
    </w:p>
    <w:p w14:paraId="65641384" w14:textId="77777777" w:rsidR="005B3F1E" w:rsidRPr="00E450AC" w:rsidRDefault="005B3F1E" w:rsidP="005B3F1E">
      <w:pPr>
        <w:pStyle w:val="PL"/>
      </w:pPr>
      <w:r w:rsidRPr="00E450AC">
        <w:t xml:space="preserve">    },</w:t>
      </w:r>
    </w:p>
    <w:p w14:paraId="4B4DAACF" w14:textId="77777777" w:rsidR="005B3F1E" w:rsidRPr="00E450AC" w:rsidRDefault="005B3F1E" w:rsidP="005B3F1E">
      <w:pPr>
        <w:pStyle w:val="PL"/>
      </w:pPr>
      <w:r w:rsidRPr="00E450AC">
        <w:t xml:space="preserve">    portIndex1                          </w:t>
      </w:r>
      <w:r w:rsidRPr="00E450AC">
        <w:rPr>
          <w:color w:val="993366"/>
        </w:rPr>
        <w:t>NULL</w:t>
      </w:r>
    </w:p>
    <w:p w14:paraId="7D9EAAB3" w14:textId="77777777" w:rsidR="005B3F1E" w:rsidRPr="00E450AC" w:rsidRDefault="005B3F1E" w:rsidP="005B3F1E">
      <w:pPr>
        <w:pStyle w:val="PL"/>
      </w:pPr>
      <w:r w:rsidRPr="00E450AC">
        <w:t>}</w:t>
      </w:r>
    </w:p>
    <w:p w14:paraId="4B079D9F" w14:textId="77777777" w:rsidR="005B3F1E" w:rsidRPr="00E450AC" w:rsidRDefault="005B3F1E" w:rsidP="005B3F1E">
      <w:pPr>
        <w:pStyle w:val="PL"/>
      </w:pPr>
    </w:p>
    <w:p w14:paraId="7E36BBB1" w14:textId="77777777" w:rsidR="005B3F1E" w:rsidRPr="00E450AC" w:rsidRDefault="005B3F1E" w:rsidP="005B3F1E">
      <w:pPr>
        <w:pStyle w:val="PL"/>
      </w:pPr>
      <w:r w:rsidRPr="00E450AC">
        <w:t xml:space="preserve">PortIndex8::=                       </w:t>
      </w:r>
      <w:r w:rsidRPr="00E450AC">
        <w:rPr>
          <w:color w:val="993366"/>
        </w:rPr>
        <w:t>INTEGER</w:t>
      </w:r>
      <w:r w:rsidRPr="00E450AC">
        <w:t xml:space="preserve"> (0..7)</w:t>
      </w:r>
    </w:p>
    <w:p w14:paraId="14CB7AD3" w14:textId="77777777" w:rsidR="005B3F1E" w:rsidRPr="00E450AC" w:rsidRDefault="005B3F1E" w:rsidP="005B3F1E">
      <w:pPr>
        <w:pStyle w:val="PL"/>
      </w:pPr>
      <w:r w:rsidRPr="00E450AC">
        <w:t xml:space="preserve">PortIndex4::=                       </w:t>
      </w:r>
      <w:r w:rsidRPr="00E450AC">
        <w:rPr>
          <w:color w:val="993366"/>
        </w:rPr>
        <w:t>INTEGER</w:t>
      </w:r>
      <w:r w:rsidRPr="00E450AC">
        <w:t xml:space="preserve"> (0..3)</w:t>
      </w:r>
    </w:p>
    <w:p w14:paraId="5D33BE80" w14:textId="77777777" w:rsidR="005B3F1E" w:rsidRPr="00E450AC" w:rsidRDefault="005B3F1E" w:rsidP="005B3F1E">
      <w:pPr>
        <w:pStyle w:val="PL"/>
      </w:pPr>
      <w:r w:rsidRPr="00E450AC">
        <w:t xml:space="preserve">PortIndex2::=                       </w:t>
      </w:r>
      <w:r w:rsidRPr="00E450AC">
        <w:rPr>
          <w:color w:val="993366"/>
        </w:rPr>
        <w:t>INTEGER</w:t>
      </w:r>
      <w:r w:rsidRPr="00E450AC">
        <w:t xml:space="preserve"> (0..1)</w:t>
      </w:r>
    </w:p>
    <w:p w14:paraId="25202A24" w14:textId="77777777" w:rsidR="005B3F1E" w:rsidRPr="00E450AC" w:rsidRDefault="005B3F1E" w:rsidP="005B3F1E">
      <w:pPr>
        <w:pStyle w:val="PL"/>
      </w:pPr>
    </w:p>
    <w:p w14:paraId="5DFD614C" w14:textId="77777777" w:rsidR="005B3F1E" w:rsidRPr="00E450AC" w:rsidRDefault="005B3F1E" w:rsidP="005B3F1E">
      <w:pPr>
        <w:pStyle w:val="PL"/>
      </w:pPr>
      <w:r w:rsidRPr="00E450AC">
        <w:t xml:space="preserve">TDCP-r18 ::=                        </w:t>
      </w:r>
      <w:r w:rsidRPr="00E450AC">
        <w:rPr>
          <w:color w:val="993366"/>
        </w:rPr>
        <w:t>SEQUENCE</w:t>
      </w:r>
      <w:r w:rsidRPr="00E450AC">
        <w:t xml:space="preserve"> {</w:t>
      </w:r>
    </w:p>
    <w:p w14:paraId="5C8A7F9E" w14:textId="77777777" w:rsidR="005B3F1E" w:rsidRPr="00E450AC" w:rsidRDefault="005B3F1E" w:rsidP="005B3F1E">
      <w:pPr>
        <w:pStyle w:val="PL"/>
      </w:pPr>
      <w:r w:rsidRPr="00E450AC">
        <w:t xml:space="preserve">    delayDSetofLengthY-r18              </w:t>
      </w:r>
      <w:r w:rsidRPr="00E450AC">
        <w:rPr>
          <w:color w:val="993366"/>
        </w:rPr>
        <w:t>SEQUENCE</w:t>
      </w:r>
      <w:r w:rsidRPr="00E450AC">
        <w:t xml:space="preserve"> (</w:t>
      </w:r>
      <w:r w:rsidRPr="00E450AC">
        <w:rPr>
          <w:color w:val="993366"/>
        </w:rPr>
        <w:t>SIZE</w:t>
      </w:r>
      <w:r w:rsidRPr="00E450AC">
        <w:t xml:space="preserve"> (1.. maxNrofdelayD-r18))</w:t>
      </w:r>
      <w:r w:rsidRPr="00E450AC">
        <w:rPr>
          <w:color w:val="993366"/>
        </w:rPr>
        <w:t xml:space="preserve"> OF</w:t>
      </w:r>
      <w:r w:rsidRPr="00E450AC">
        <w:t xml:space="preserve"> DelayD,</w:t>
      </w:r>
    </w:p>
    <w:p w14:paraId="484EB687" w14:textId="77777777" w:rsidR="005B3F1E" w:rsidRPr="00E450AC" w:rsidRDefault="005B3F1E" w:rsidP="005B3F1E">
      <w:pPr>
        <w:pStyle w:val="PL"/>
        <w:rPr>
          <w:color w:val="808080"/>
        </w:rPr>
      </w:pPr>
      <w:r w:rsidRPr="00E450AC">
        <w:t xml:space="preserve">    phaseReporting-r18                  </w:t>
      </w:r>
      <w:r w:rsidRPr="00E450AC">
        <w:rPr>
          <w:color w:val="993366"/>
        </w:rPr>
        <w:t>ENUMERATED</w:t>
      </w:r>
      <w:r w:rsidRPr="00E450AC">
        <w:t xml:space="preserve"> {enable}                                                 </w:t>
      </w:r>
      <w:r w:rsidRPr="00E450AC">
        <w:rPr>
          <w:color w:val="993366"/>
        </w:rPr>
        <w:t>OPTIONAL</w:t>
      </w:r>
      <w:r w:rsidRPr="00E450AC">
        <w:t xml:space="preserve">    </w:t>
      </w:r>
      <w:r w:rsidRPr="00E450AC">
        <w:rPr>
          <w:color w:val="808080"/>
        </w:rPr>
        <w:t>-- Need R</w:t>
      </w:r>
    </w:p>
    <w:p w14:paraId="0EBD22A0" w14:textId="77777777" w:rsidR="005B3F1E" w:rsidRPr="00E450AC" w:rsidRDefault="005B3F1E" w:rsidP="005B3F1E">
      <w:pPr>
        <w:pStyle w:val="PL"/>
      </w:pPr>
      <w:r w:rsidRPr="00E450AC">
        <w:t>}</w:t>
      </w:r>
    </w:p>
    <w:p w14:paraId="08E615D7" w14:textId="77777777" w:rsidR="005B3F1E" w:rsidRPr="00E450AC" w:rsidRDefault="005B3F1E" w:rsidP="005B3F1E">
      <w:pPr>
        <w:pStyle w:val="PL"/>
      </w:pPr>
    </w:p>
    <w:p w14:paraId="7DE0980B" w14:textId="77777777" w:rsidR="005B3F1E" w:rsidRPr="00E450AC" w:rsidRDefault="005B3F1E" w:rsidP="005B3F1E">
      <w:pPr>
        <w:pStyle w:val="PL"/>
      </w:pPr>
      <w:r w:rsidRPr="00E450AC">
        <w:t xml:space="preserve">DelayD ::=                          </w:t>
      </w:r>
      <w:r w:rsidRPr="00E450AC">
        <w:rPr>
          <w:color w:val="993366"/>
        </w:rPr>
        <w:t>ENUMERATED</w:t>
      </w:r>
      <w:r w:rsidRPr="00E450AC">
        <w:t xml:space="preserve"> { symb4, slot1, slot2, slot3, slot4, slot5, slot6, slot10 }</w:t>
      </w:r>
    </w:p>
    <w:p w14:paraId="2C35CE04" w14:textId="77777777" w:rsidR="005B3F1E" w:rsidRPr="00E450AC" w:rsidRDefault="005B3F1E" w:rsidP="005B3F1E">
      <w:pPr>
        <w:pStyle w:val="PL"/>
      </w:pPr>
    </w:p>
    <w:p w14:paraId="272D3836" w14:textId="77777777" w:rsidR="005B3F1E" w:rsidRPr="00E450AC" w:rsidRDefault="005B3F1E" w:rsidP="005B3F1E">
      <w:pPr>
        <w:pStyle w:val="PL"/>
      </w:pPr>
      <w:r w:rsidRPr="00E450AC">
        <w:t xml:space="preserve">CSI-ReportSubConfig-r18 ::=         </w:t>
      </w:r>
      <w:r w:rsidRPr="00E450AC">
        <w:rPr>
          <w:color w:val="993366"/>
        </w:rPr>
        <w:t>SEQUENCE</w:t>
      </w:r>
      <w:r w:rsidRPr="00E450AC">
        <w:t xml:space="preserve"> {</w:t>
      </w:r>
    </w:p>
    <w:p w14:paraId="0CD23168" w14:textId="77777777" w:rsidR="005B3F1E" w:rsidRPr="00E450AC" w:rsidRDefault="005B3F1E" w:rsidP="005B3F1E">
      <w:pPr>
        <w:pStyle w:val="PL"/>
      </w:pPr>
      <w:r w:rsidRPr="00E450AC">
        <w:t xml:space="preserve">    reportSubConfigId-r18               CSI-ReportSubConfigId-r18,</w:t>
      </w:r>
    </w:p>
    <w:p w14:paraId="76BE28B0" w14:textId="77777777" w:rsidR="005B3F1E" w:rsidRPr="00E450AC" w:rsidRDefault="005B3F1E" w:rsidP="005B3F1E">
      <w:pPr>
        <w:pStyle w:val="PL"/>
      </w:pPr>
      <w:r w:rsidRPr="00E450AC">
        <w:t xml:space="preserve">    reportSubConfigParams-r18           </w:t>
      </w:r>
      <w:r w:rsidRPr="00E450AC">
        <w:rPr>
          <w:color w:val="993366"/>
        </w:rPr>
        <w:t>CHOICE</w:t>
      </w:r>
      <w:r w:rsidRPr="00E450AC">
        <w:t xml:space="preserve"> {</w:t>
      </w:r>
    </w:p>
    <w:p w14:paraId="782BD3D5" w14:textId="77777777" w:rsidR="005B3F1E" w:rsidRPr="00E450AC" w:rsidRDefault="005B3F1E" w:rsidP="005B3F1E">
      <w:pPr>
        <w:pStyle w:val="PL"/>
      </w:pPr>
      <w:r w:rsidRPr="00E450AC">
        <w:t xml:space="preserve">        a1-parameters                       </w:t>
      </w:r>
      <w:r w:rsidRPr="00E450AC">
        <w:rPr>
          <w:color w:val="993366"/>
        </w:rPr>
        <w:t>SEQUENCE</w:t>
      </w:r>
      <w:r w:rsidRPr="00E450AC">
        <w:t xml:space="preserve"> {</w:t>
      </w:r>
    </w:p>
    <w:p w14:paraId="446A81CC" w14:textId="77777777" w:rsidR="005B3F1E" w:rsidRPr="00E450AC" w:rsidRDefault="005B3F1E" w:rsidP="005B3F1E">
      <w:pPr>
        <w:pStyle w:val="PL"/>
        <w:rPr>
          <w:color w:val="808080"/>
        </w:rPr>
      </w:pPr>
      <w:r w:rsidRPr="00E450AC">
        <w:t xml:space="preserve">            codebookSubConfig-r18               CodebookConfig                                              </w:t>
      </w:r>
      <w:r w:rsidRPr="00E450AC">
        <w:rPr>
          <w:color w:val="993366"/>
        </w:rPr>
        <w:t>OPTIONAL</w:t>
      </w:r>
      <w:r w:rsidRPr="00E450AC">
        <w:t xml:space="preserve">,   </w:t>
      </w:r>
      <w:r w:rsidRPr="00E450AC">
        <w:rPr>
          <w:color w:val="808080"/>
        </w:rPr>
        <w:t>-- Need R</w:t>
      </w:r>
    </w:p>
    <w:p w14:paraId="45024CD8" w14:textId="77777777" w:rsidR="005B3F1E" w:rsidRPr="00E450AC" w:rsidRDefault="005B3F1E" w:rsidP="005B3F1E">
      <w:pPr>
        <w:pStyle w:val="PL"/>
      </w:pPr>
      <w:r w:rsidRPr="00E450AC">
        <w:lastRenderedPageBreak/>
        <w:t xml:space="preserve">            portSubsetIndicator-r18             </w:t>
      </w:r>
      <w:r w:rsidRPr="00E450AC">
        <w:rPr>
          <w:color w:val="993366"/>
        </w:rPr>
        <w:t>CHOICE</w:t>
      </w:r>
      <w:r w:rsidRPr="00E450AC">
        <w:t xml:space="preserve"> {</w:t>
      </w:r>
    </w:p>
    <w:p w14:paraId="044ADD3A" w14:textId="77777777" w:rsidR="005B3F1E" w:rsidRPr="00E450AC" w:rsidRDefault="005B3F1E" w:rsidP="005B3F1E">
      <w:pPr>
        <w:pStyle w:val="PL"/>
      </w:pPr>
      <w:r w:rsidRPr="00E450AC">
        <w:t xml:space="preserve">                p2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w:t>
      </w:r>
    </w:p>
    <w:p w14:paraId="4715BCFB" w14:textId="77777777" w:rsidR="005B3F1E" w:rsidRPr="00E450AC" w:rsidRDefault="005B3F1E" w:rsidP="005B3F1E">
      <w:pPr>
        <w:pStyle w:val="PL"/>
      </w:pPr>
      <w:r w:rsidRPr="00E450AC">
        <w:t xml:space="preserve">                p4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27FFCAE4" w14:textId="77777777" w:rsidR="005B3F1E" w:rsidRPr="00E450AC" w:rsidRDefault="005B3F1E" w:rsidP="005B3F1E">
      <w:pPr>
        <w:pStyle w:val="PL"/>
      </w:pPr>
      <w:r w:rsidRPr="00E450AC">
        <w:t xml:space="preserve">                p8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B176146" w14:textId="77777777" w:rsidR="005B3F1E" w:rsidRPr="00E450AC" w:rsidRDefault="005B3F1E" w:rsidP="005B3F1E">
      <w:pPr>
        <w:pStyle w:val="PL"/>
      </w:pPr>
      <w:r w:rsidRPr="00E450AC">
        <w:t xml:space="preserve">                p12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6AFB891A" w14:textId="77777777" w:rsidR="005B3F1E" w:rsidRPr="00E450AC" w:rsidRDefault="005B3F1E" w:rsidP="005B3F1E">
      <w:pPr>
        <w:pStyle w:val="PL"/>
      </w:pPr>
      <w:r w:rsidRPr="00E450AC">
        <w:t xml:space="preserve">                p16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w:t>
      </w:r>
    </w:p>
    <w:p w14:paraId="4EC7A002" w14:textId="77777777" w:rsidR="005B3F1E" w:rsidRPr="00E450AC" w:rsidRDefault="005B3F1E" w:rsidP="005B3F1E">
      <w:pPr>
        <w:pStyle w:val="PL"/>
      </w:pPr>
      <w:r w:rsidRPr="00E450AC">
        <w:t xml:space="preserve">                p24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(24)),</w:t>
      </w:r>
    </w:p>
    <w:p w14:paraId="5B52466A" w14:textId="77777777" w:rsidR="005B3F1E" w:rsidRPr="00E450AC" w:rsidRDefault="005B3F1E" w:rsidP="005B3F1E">
      <w:pPr>
        <w:pStyle w:val="PL"/>
      </w:pPr>
      <w:r w:rsidRPr="00E450AC">
        <w:t xml:space="preserve">                p32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(32))</w:t>
      </w:r>
    </w:p>
    <w:p w14:paraId="7E643A9A"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6292DF0" w14:textId="77777777" w:rsidR="005B3F1E" w:rsidRPr="00E450AC" w:rsidRDefault="005B3F1E" w:rsidP="005B3F1E">
      <w:pPr>
        <w:pStyle w:val="PL"/>
      </w:pPr>
      <w:r w:rsidRPr="00E450AC">
        <w:t xml:space="preserve">            non-PMI-PortIndication-r18          </w:t>
      </w:r>
      <w:r w:rsidRPr="00E450AC">
        <w:rPr>
          <w:color w:val="993366"/>
        </w:rPr>
        <w:t>SEQUENCE</w:t>
      </w:r>
      <w:r w:rsidRPr="00E450AC">
        <w:t xml:space="preserve"> (</w:t>
      </w:r>
      <w:r w:rsidRPr="00E450AC">
        <w:rPr>
          <w:color w:val="993366"/>
        </w:rPr>
        <w:t>SIZE</w:t>
      </w:r>
      <w:r w:rsidRPr="00E450AC">
        <w:t xml:space="preserve"> (1..maxNrofNZP-CSI-RS-ResourcesPerConfig))</w:t>
      </w:r>
      <w:r w:rsidRPr="00E450AC">
        <w:rPr>
          <w:color w:val="993366"/>
        </w:rPr>
        <w:t xml:space="preserve"> OF</w:t>
      </w:r>
      <w:r w:rsidRPr="00E450AC">
        <w:t xml:space="preserve"> PortIndexFor8Ranks</w:t>
      </w:r>
    </w:p>
    <w:p w14:paraId="54D4441A" w14:textId="77777777" w:rsidR="005B3F1E" w:rsidRPr="00E450AC" w:rsidRDefault="005B3F1E" w:rsidP="005B3F1E">
      <w:pPr>
        <w:pStyle w:val="PL"/>
        <w:rPr>
          <w:color w:val="808080"/>
        </w:rPr>
      </w:pPr>
      <w:r w:rsidRPr="00E450AC">
        <w:t xml:space="preserve">                                                                                                            </w:t>
      </w:r>
      <w:r w:rsidRPr="00E450AC">
        <w:rPr>
          <w:color w:val="993366"/>
        </w:rPr>
        <w:t>OPTIONAL</w:t>
      </w:r>
      <w:r w:rsidRPr="00E450AC">
        <w:t xml:space="preserve">   </w:t>
      </w:r>
      <w:r w:rsidRPr="00E450AC">
        <w:rPr>
          <w:color w:val="808080"/>
        </w:rPr>
        <w:t>--  Need R</w:t>
      </w:r>
    </w:p>
    <w:p w14:paraId="6E457335" w14:textId="77777777" w:rsidR="005B3F1E" w:rsidRPr="00E450AC" w:rsidRDefault="005B3F1E" w:rsidP="005B3F1E">
      <w:pPr>
        <w:pStyle w:val="PL"/>
      </w:pPr>
      <w:r w:rsidRPr="00E450AC">
        <w:t xml:space="preserve">        },</w:t>
      </w:r>
    </w:p>
    <w:p w14:paraId="7961A951" w14:textId="77777777" w:rsidR="005B3F1E" w:rsidRPr="00E450AC" w:rsidRDefault="005B3F1E" w:rsidP="005B3F1E">
      <w:pPr>
        <w:pStyle w:val="PL"/>
      </w:pPr>
      <w:r w:rsidRPr="00E450AC">
        <w:t xml:space="preserve">        a2-parameters                       </w:t>
      </w:r>
      <w:r w:rsidRPr="00E450AC">
        <w:rPr>
          <w:color w:val="993366"/>
        </w:rPr>
        <w:t>SEQUENCE</w:t>
      </w:r>
      <w:r w:rsidRPr="00E450AC">
        <w:t xml:space="preserve"> {</w:t>
      </w:r>
    </w:p>
    <w:p w14:paraId="32A98C60" w14:textId="77777777" w:rsidR="005B3F1E" w:rsidRPr="00E450AC" w:rsidRDefault="005B3F1E" w:rsidP="005B3F1E">
      <w:pPr>
        <w:pStyle w:val="PL"/>
      </w:pPr>
      <w:r w:rsidRPr="00E450AC">
        <w:t xml:space="preserve">            nzp-CSI-RS-ResourceList-r18         </w:t>
      </w:r>
      <w:r w:rsidRPr="00E450AC">
        <w:rPr>
          <w:color w:val="993366"/>
        </w:rPr>
        <w:t>SEQUENCE</w:t>
      </w:r>
      <w:r w:rsidRPr="00E450AC">
        <w:t xml:space="preserve"> (</w:t>
      </w:r>
      <w:r w:rsidRPr="00E450AC">
        <w:rPr>
          <w:color w:val="993366"/>
        </w:rPr>
        <w:t>SIZE</w:t>
      </w:r>
      <w:r w:rsidRPr="00E450AC">
        <w:t xml:space="preserve"> (1..maxNrofNZP-CSI-RS-ResourcesPerSet))</w:t>
      </w:r>
      <w:r w:rsidRPr="00E450AC">
        <w:rPr>
          <w:color w:val="993366"/>
        </w:rPr>
        <w:t xml:space="preserve"> OF</w:t>
      </w:r>
      <w:r w:rsidRPr="00E450AC">
        <w:t xml:space="preserve"> NZP-CSI-RS-ResourceIndex-r18</w:t>
      </w:r>
    </w:p>
    <w:p w14:paraId="2D7B13C5" w14:textId="77777777" w:rsidR="005B3F1E" w:rsidRPr="00E450AC" w:rsidRDefault="005B3F1E" w:rsidP="005B3F1E">
      <w:pPr>
        <w:pStyle w:val="PL"/>
      </w:pPr>
      <w:r w:rsidRPr="00E450AC">
        <w:t xml:space="preserve">        }</w:t>
      </w:r>
    </w:p>
    <w:p w14:paraId="65B23EB0" w14:textId="77777777" w:rsidR="005B3F1E" w:rsidRPr="00E450AC" w:rsidRDefault="005B3F1E" w:rsidP="005B3F1E">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21BC2C7" w14:textId="77777777" w:rsidR="005B3F1E" w:rsidRPr="00E450AC" w:rsidRDefault="005B3F1E" w:rsidP="005B3F1E">
      <w:pPr>
        <w:pStyle w:val="PL"/>
        <w:rPr>
          <w:color w:val="808080"/>
        </w:rPr>
      </w:pPr>
      <w:r w:rsidRPr="00E450AC">
        <w:t xml:space="preserve">    powerOffset-r18                     </w:t>
      </w:r>
      <w:r w:rsidRPr="00E450AC">
        <w:rPr>
          <w:color w:val="993366"/>
        </w:rPr>
        <w:t>INTEGER</w:t>
      </w:r>
      <w:r w:rsidRPr="00E450AC">
        <w:t xml:space="preserve">(0..23)                                                      </w:t>
      </w:r>
      <w:r w:rsidRPr="00E450AC">
        <w:rPr>
          <w:color w:val="993366"/>
        </w:rPr>
        <w:t>OPTIONAL</w:t>
      </w:r>
      <w:r w:rsidRPr="00E450AC">
        <w:t xml:space="preserve">    </w:t>
      </w:r>
      <w:r w:rsidRPr="00E450AC">
        <w:rPr>
          <w:color w:val="808080"/>
        </w:rPr>
        <w:t>-- Need R</w:t>
      </w:r>
    </w:p>
    <w:p w14:paraId="7E0C01CA" w14:textId="77777777" w:rsidR="005B3F1E" w:rsidRPr="00E450AC" w:rsidRDefault="005B3F1E" w:rsidP="005B3F1E">
      <w:pPr>
        <w:pStyle w:val="PL"/>
      </w:pPr>
      <w:r w:rsidRPr="00E450AC">
        <w:t>}</w:t>
      </w:r>
    </w:p>
    <w:p w14:paraId="2DAD96C0" w14:textId="77777777" w:rsidR="005B3F1E" w:rsidRPr="00E450AC" w:rsidRDefault="005B3F1E" w:rsidP="005B3F1E">
      <w:pPr>
        <w:pStyle w:val="PL"/>
      </w:pPr>
    </w:p>
    <w:p w14:paraId="777D1199" w14:textId="77777777" w:rsidR="005B3F1E" w:rsidRPr="00E450AC" w:rsidRDefault="005B3F1E" w:rsidP="005B3F1E">
      <w:pPr>
        <w:pStyle w:val="PL"/>
      </w:pPr>
      <w:r w:rsidRPr="00E450AC">
        <w:t xml:space="preserve">NZP-CSI-RS-ResourceIndex-r18 ::=    </w:t>
      </w:r>
      <w:r w:rsidRPr="00E450AC">
        <w:rPr>
          <w:color w:val="993366"/>
        </w:rPr>
        <w:t>INTEGER</w:t>
      </w:r>
      <w:r w:rsidRPr="00E450AC">
        <w:t xml:space="preserve"> (0..maxNrofNZP-CSI-RS-ResourcesPerSet-1-r18)</w:t>
      </w:r>
    </w:p>
    <w:p w14:paraId="14191039" w14:textId="77777777" w:rsidR="005B3F1E" w:rsidRPr="00E450AC" w:rsidRDefault="005B3F1E" w:rsidP="005B3F1E">
      <w:pPr>
        <w:pStyle w:val="PL"/>
      </w:pPr>
    </w:p>
    <w:p w14:paraId="20901514" w14:textId="77777777" w:rsidR="005B3F1E" w:rsidRPr="00E450AC" w:rsidRDefault="005B3F1E" w:rsidP="005B3F1E">
      <w:pPr>
        <w:pStyle w:val="PL"/>
        <w:rPr>
          <w:color w:val="808080"/>
        </w:rPr>
      </w:pPr>
      <w:r w:rsidRPr="00E450AC">
        <w:rPr>
          <w:color w:val="808080"/>
        </w:rPr>
        <w:t>-- TAG-CSI-REPORTCONFIG-STOP</w:t>
      </w:r>
    </w:p>
    <w:p w14:paraId="528566D9" w14:textId="77777777" w:rsidR="005B3F1E" w:rsidRPr="00E450AC" w:rsidRDefault="005B3F1E" w:rsidP="005B3F1E">
      <w:pPr>
        <w:pStyle w:val="PL"/>
        <w:rPr>
          <w:color w:val="808080"/>
        </w:rPr>
      </w:pPr>
      <w:r w:rsidRPr="00E450AC">
        <w:rPr>
          <w:color w:val="808080"/>
        </w:rPr>
        <w:t>-- ASN1STOP</w:t>
      </w:r>
    </w:p>
    <w:p w14:paraId="62C770B7" w14:textId="77777777" w:rsidR="005B3F1E" w:rsidRPr="002D3917" w:rsidRDefault="005B3F1E" w:rsidP="005B3F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B3F1E" w:rsidRPr="002D3917" w14:paraId="52D23204"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183C0D2D" w14:textId="77777777" w:rsidR="005B3F1E" w:rsidRPr="002D3917" w:rsidRDefault="005B3F1E" w:rsidP="00006B9A">
            <w:pPr>
              <w:pStyle w:val="TAH"/>
              <w:rPr>
                <w:szCs w:val="22"/>
                <w:lang w:eastAsia="sv-SE"/>
              </w:rPr>
            </w:pPr>
            <w:r w:rsidRPr="002D3917">
              <w:rPr>
                <w:i/>
                <w:szCs w:val="22"/>
                <w:lang w:eastAsia="sv-SE"/>
              </w:rPr>
              <w:lastRenderedPageBreak/>
              <w:t xml:space="preserve">CSI-ReportConfig </w:t>
            </w:r>
            <w:r w:rsidRPr="002D3917">
              <w:rPr>
                <w:szCs w:val="22"/>
                <w:lang w:eastAsia="sv-SE"/>
              </w:rPr>
              <w:t>field descriptions</w:t>
            </w:r>
          </w:p>
        </w:tc>
      </w:tr>
      <w:tr w:rsidR="005B3F1E" w:rsidRPr="002D3917" w14:paraId="1243FD31"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64D5A5E8" w14:textId="77777777" w:rsidR="005B3F1E" w:rsidRPr="002D3917" w:rsidRDefault="005B3F1E" w:rsidP="00006B9A">
            <w:pPr>
              <w:pStyle w:val="TAL"/>
              <w:rPr>
                <w:szCs w:val="22"/>
                <w:lang w:eastAsia="sv-SE"/>
              </w:rPr>
            </w:pPr>
            <w:r w:rsidRPr="002D3917">
              <w:rPr>
                <w:b/>
                <w:i/>
                <w:szCs w:val="22"/>
                <w:lang w:eastAsia="sv-SE"/>
              </w:rPr>
              <w:t>carrier</w:t>
            </w:r>
          </w:p>
          <w:p w14:paraId="734AA90B" w14:textId="77777777" w:rsidR="005B3F1E" w:rsidRPr="002D3917" w:rsidRDefault="005B3F1E" w:rsidP="00006B9A">
            <w:pPr>
              <w:pStyle w:val="TAL"/>
              <w:rPr>
                <w:szCs w:val="22"/>
                <w:lang w:eastAsia="sv-SE"/>
              </w:rPr>
            </w:pPr>
            <w:r w:rsidRPr="002D3917">
              <w:rPr>
                <w:szCs w:val="22"/>
                <w:lang w:eastAsia="sv-SE"/>
              </w:rPr>
              <w:t xml:space="preserve">Indicates in which serving cell the </w:t>
            </w:r>
            <w:r w:rsidRPr="002D3917">
              <w:rPr>
                <w:i/>
                <w:lang w:eastAsia="sv-SE"/>
              </w:rPr>
              <w:t>CSI-ResourceConfig</w:t>
            </w:r>
            <w:r w:rsidRPr="002D3917">
              <w:rPr>
                <w:szCs w:val="22"/>
                <w:lang w:eastAsia="sv-SE"/>
              </w:rPr>
              <w:t xml:space="preserve"> indicated below are to be found. If the field is absent, the resources are on the same serving cell as this report configuration.</w:t>
            </w:r>
          </w:p>
        </w:tc>
      </w:tr>
      <w:tr w:rsidR="005B3F1E" w:rsidRPr="002D3917" w14:paraId="108BB5AF"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5554ED62" w14:textId="77777777" w:rsidR="005B3F1E" w:rsidRPr="002D3917" w:rsidRDefault="005B3F1E" w:rsidP="00006B9A">
            <w:pPr>
              <w:pStyle w:val="TAL"/>
              <w:rPr>
                <w:szCs w:val="22"/>
                <w:lang w:eastAsia="sv-SE"/>
              </w:rPr>
            </w:pPr>
            <w:r w:rsidRPr="002D3917">
              <w:rPr>
                <w:b/>
                <w:i/>
                <w:szCs w:val="22"/>
                <w:lang w:eastAsia="sv-SE"/>
              </w:rPr>
              <w:t>codebookConfig</w:t>
            </w:r>
          </w:p>
          <w:p w14:paraId="3623A55D" w14:textId="77777777" w:rsidR="005B3F1E" w:rsidRPr="002D3917" w:rsidRDefault="005B3F1E" w:rsidP="00006B9A">
            <w:pPr>
              <w:pStyle w:val="TAL"/>
              <w:rPr>
                <w:szCs w:val="22"/>
                <w:lang w:eastAsia="sv-SE"/>
              </w:rPr>
            </w:pPr>
            <w:r w:rsidRPr="002D3917">
              <w:rPr>
                <w:szCs w:val="22"/>
                <w:lang w:eastAsia="sv-SE"/>
              </w:rPr>
              <w:t xml:space="preserve">Codebook configuration for Type-1 or Type-2 including codebook subset restriction. </w:t>
            </w:r>
            <w:r w:rsidRPr="002D3917">
              <w:rPr>
                <w:szCs w:val="22"/>
              </w:rPr>
              <w:t xml:space="preserve">Network can only configure one of </w:t>
            </w:r>
            <w:r w:rsidRPr="002D3917">
              <w:rPr>
                <w:i/>
                <w:iCs/>
                <w:szCs w:val="22"/>
              </w:rPr>
              <w:t>codebookConfig</w:t>
            </w:r>
            <w:r w:rsidRPr="002D3917">
              <w:rPr>
                <w:szCs w:val="22"/>
              </w:rPr>
              <w:t xml:space="preserve">, </w:t>
            </w:r>
            <w:r w:rsidRPr="002D3917">
              <w:rPr>
                <w:i/>
                <w:iCs/>
                <w:szCs w:val="22"/>
              </w:rPr>
              <w:t>codebookConfig-r16</w:t>
            </w:r>
            <w:r w:rsidRPr="002D3917">
              <w:rPr>
                <w:szCs w:val="22"/>
              </w:rPr>
              <w:t xml:space="preserve"> or </w:t>
            </w:r>
            <w:r w:rsidRPr="002D3917">
              <w:rPr>
                <w:i/>
                <w:iCs/>
                <w:szCs w:val="22"/>
              </w:rPr>
              <w:t>codebookConfig-r17</w:t>
            </w:r>
            <w:r w:rsidRPr="002D3917">
              <w:rPr>
                <w:szCs w:val="22"/>
              </w:rPr>
              <w:t xml:space="preserve"> or </w:t>
            </w:r>
            <w:r w:rsidRPr="002D3917">
              <w:rPr>
                <w:i/>
                <w:iCs/>
                <w:szCs w:val="22"/>
              </w:rPr>
              <w:t>codebookConfig-r18</w:t>
            </w:r>
            <w:r w:rsidRPr="002D3917">
              <w:rPr>
                <w:szCs w:val="22"/>
              </w:rPr>
              <w:t xml:space="preserve"> in a </w:t>
            </w:r>
            <w:r w:rsidRPr="002D3917">
              <w:rPr>
                <w:i/>
                <w:iCs/>
                <w:szCs w:val="22"/>
              </w:rPr>
              <w:t>CSI-ReportConfig</w:t>
            </w:r>
            <w:r w:rsidRPr="002D3917">
              <w:rPr>
                <w:szCs w:val="22"/>
              </w:rPr>
              <w:t xml:space="preserve">. </w:t>
            </w:r>
            <w:r w:rsidRPr="002D3917">
              <w:t xml:space="preserve">The network includes </w:t>
            </w:r>
            <w:r w:rsidRPr="002D3917">
              <w:rPr>
                <w:i/>
                <w:iCs/>
              </w:rPr>
              <w:t>codebookConfig-v1730</w:t>
            </w:r>
            <w:r w:rsidRPr="002D3917">
              <w:t xml:space="preserve"> only if </w:t>
            </w:r>
            <w:r w:rsidRPr="002D3917">
              <w:rPr>
                <w:i/>
                <w:iCs/>
              </w:rPr>
              <w:t>codebookConfig-r17</w:t>
            </w:r>
            <w:r w:rsidRPr="002D3917">
              <w:t xml:space="preserve"> is configured.</w:t>
            </w:r>
          </w:p>
        </w:tc>
      </w:tr>
      <w:tr w:rsidR="005B3F1E" w:rsidRPr="002D3917" w14:paraId="4AE83358" w14:textId="77777777" w:rsidTr="00006B9A">
        <w:tc>
          <w:tcPr>
            <w:tcW w:w="14175" w:type="dxa"/>
            <w:tcBorders>
              <w:top w:val="single" w:sz="4" w:space="0" w:color="auto"/>
              <w:left w:val="single" w:sz="4" w:space="0" w:color="auto"/>
              <w:bottom w:val="single" w:sz="4" w:space="0" w:color="auto"/>
              <w:right w:val="single" w:sz="4" w:space="0" w:color="auto"/>
            </w:tcBorders>
          </w:tcPr>
          <w:p w14:paraId="5AC5A655" w14:textId="77777777" w:rsidR="005B3F1E" w:rsidRPr="002D3917" w:rsidRDefault="005B3F1E" w:rsidP="00006B9A">
            <w:pPr>
              <w:pStyle w:val="TAL"/>
              <w:rPr>
                <w:b/>
                <w:i/>
                <w:szCs w:val="22"/>
                <w:lang w:eastAsia="sv-SE"/>
              </w:rPr>
            </w:pPr>
            <w:r w:rsidRPr="002D3917">
              <w:rPr>
                <w:b/>
                <w:i/>
                <w:szCs w:val="22"/>
                <w:lang w:eastAsia="sv-SE"/>
              </w:rPr>
              <w:t>cqi-BitsPerSubband</w:t>
            </w:r>
          </w:p>
          <w:p w14:paraId="6B8AE7B6" w14:textId="77777777" w:rsidR="005B3F1E" w:rsidRPr="002D3917" w:rsidRDefault="005B3F1E" w:rsidP="00006B9A">
            <w:pPr>
              <w:pStyle w:val="TAL"/>
              <w:rPr>
                <w:b/>
                <w:i/>
                <w:szCs w:val="22"/>
                <w:lang w:eastAsia="sv-SE"/>
              </w:rPr>
            </w:pPr>
            <w:r w:rsidRPr="002D3917">
              <w:rPr>
                <w:bCs/>
                <w:iCs/>
                <w:szCs w:val="22"/>
                <w:lang w:eastAsia="sv-SE"/>
              </w:rPr>
              <w:t xml:space="preserve">This field can only be present if </w:t>
            </w:r>
            <w:r w:rsidRPr="002D3917">
              <w:rPr>
                <w:bCs/>
                <w:i/>
                <w:szCs w:val="22"/>
                <w:lang w:eastAsia="sv-SE"/>
              </w:rPr>
              <w:t>cqi-FormatIndicator</w:t>
            </w:r>
            <w:r w:rsidRPr="002D3917">
              <w:rPr>
                <w:bCs/>
                <w:iCs/>
                <w:szCs w:val="22"/>
                <w:lang w:eastAsia="sv-SE"/>
              </w:rPr>
              <w:t xml:space="preserve"> is set to </w:t>
            </w:r>
            <w:r w:rsidRPr="002D3917">
              <w:rPr>
                <w:bCs/>
                <w:i/>
                <w:szCs w:val="22"/>
                <w:lang w:eastAsia="sv-SE"/>
              </w:rPr>
              <w:t>subbandCQI</w:t>
            </w:r>
            <w:r w:rsidRPr="002D3917">
              <w:rPr>
                <w:bCs/>
                <w:iCs/>
                <w:szCs w:val="22"/>
                <w:lang w:eastAsia="sv-SE"/>
              </w:rPr>
              <w:t xml:space="preserve">. If the field is configured with </w:t>
            </w:r>
            <w:r w:rsidRPr="002D3917">
              <w:rPr>
                <w:bCs/>
                <w:i/>
                <w:szCs w:val="22"/>
                <w:lang w:eastAsia="sv-SE"/>
              </w:rPr>
              <w:t>bits4</w:t>
            </w:r>
            <w:r w:rsidRPr="002D3917">
              <w:rPr>
                <w:bCs/>
                <w:iCs/>
                <w:szCs w:val="22"/>
                <w:lang w:eastAsia="sv-SE"/>
              </w:rPr>
              <w:t xml:space="preserve">, the UE uses 4-bit sub-band CQI. If the field is not present and </w:t>
            </w:r>
            <w:r w:rsidRPr="002D3917">
              <w:rPr>
                <w:bCs/>
                <w:i/>
                <w:szCs w:val="22"/>
                <w:lang w:eastAsia="sv-SE"/>
              </w:rPr>
              <w:t xml:space="preserve">cqi-FormatIndicator </w:t>
            </w:r>
            <w:r w:rsidRPr="002D3917">
              <w:rPr>
                <w:bCs/>
                <w:iCs/>
                <w:szCs w:val="22"/>
                <w:lang w:eastAsia="sv-SE"/>
              </w:rPr>
              <w:t xml:space="preserve">is set to </w:t>
            </w:r>
            <w:r w:rsidRPr="002D3917">
              <w:rPr>
                <w:bCs/>
                <w:i/>
                <w:szCs w:val="22"/>
                <w:lang w:eastAsia="sv-SE"/>
              </w:rPr>
              <w:t>subbandCQI</w:t>
            </w:r>
            <w:r w:rsidRPr="002D3917">
              <w:rPr>
                <w:bCs/>
                <w:iCs/>
                <w:szCs w:val="22"/>
                <w:lang w:eastAsia="sv-SE"/>
              </w:rPr>
              <w:t>, the UE uses 2-bit sub-band differential CQI.</w:t>
            </w:r>
          </w:p>
        </w:tc>
      </w:tr>
      <w:tr w:rsidR="005B3F1E" w:rsidRPr="002D3917" w14:paraId="676D8B75"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4906851E" w14:textId="77777777" w:rsidR="005B3F1E" w:rsidRPr="002D3917" w:rsidRDefault="005B3F1E" w:rsidP="00006B9A">
            <w:pPr>
              <w:pStyle w:val="TAL"/>
              <w:rPr>
                <w:szCs w:val="22"/>
                <w:lang w:eastAsia="sv-SE"/>
              </w:rPr>
            </w:pPr>
            <w:r w:rsidRPr="002D3917">
              <w:rPr>
                <w:b/>
                <w:i/>
                <w:szCs w:val="22"/>
                <w:lang w:eastAsia="sv-SE"/>
              </w:rPr>
              <w:t>cqi-FormatIndicator</w:t>
            </w:r>
          </w:p>
          <w:p w14:paraId="1A2DBB0C" w14:textId="77777777" w:rsidR="005B3F1E" w:rsidRPr="002D3917" w:rsidRDefault="005B3F1E" w:rsidP="00006B9A">
            <w:pPr>
              <w:pStyle w:val="TAL"/>
              <w:rPr>
                <w:szCs w:val="22"/>
                <w:lang w:eastAsia="sv-SE"/>
              </w:rPr>
            </w:pPr>
            <w:r w:rsidRPr="002D3917">
              <w:rPr>
                <w:szCs w:val="22"/>
                <w:lang w:eastAsia="sv-SE"/>
              </w:rPr>
              <w:t>Indicates whether the UE shall report a single (wideband) or multiple (subband) CQI (see TS 38.214 [19], clause 5.2.1.4).</w:t>
            </w:r>
          </w:p>
        </w:tc>
      </w:tr>
      <w:tr w:rsidR="005B3F1E" w:rsidRPr="002D3917" w14:paraId="28294350"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708BE802" w14:textId="77777777" w:rsidR="005B3F1E" w:rsidRPr="002D3917" w:rsidRDefault="005B3F1E" w:rsidP="00006B9A">
            <w:pPr>
              <w:pStyle w:val="TAL"/>
              <w:rPr>
                <w:szCs w:val="22"/>
                <w:lang w:eastAsia="sv-SE"/>
              </w:rPr>
            </w:pPr>
            <w:r w:rsidRPr="002D3917">
              <w:rPr>
                <w:b/>
                <w:i/>
                <w:szCs w:val="22"/>
                <w:lang w:eastAsia="sv-SE"/>
              </w:rPr>
              <w:t>cqi-Table</w:t>
            </w:r>
          </w:p>
          <w:p w14:paraId="42509321" w14:textId="77777777" w:rsidR="005B3F1E" w:rsidRPr="002D3917" w:rsidRDefault="005B3F1E" w:rsidP="00006B9A">
            <w:pPr>
              <w:pStyle w:val="TAL"/>
              <w:rPr>
                <w:szCs w:val="22"/>
                <w:lang w:eastAsia="sv-SE"/>
              </w:rPr>
            </w:pPr>
            <w:r w:rsidRPr="002D3917">
              <w:rPr>
                <w:szCs w:val="22"/>
                <w:lang w:eastAsia="sv-SE"/>
              </w:rPr>
              <w:t>Which CQI table to use for CQI calculation (see TS 38.214 [19], clause 5.2.2.1). For an (e)RedCap UE, CQI table 2 is only supported if the UE indicates support of 256QAM for PDSCH.</w:t>
            </w:r>
          </w:p>
        </w:tc>
      </w:tr>
      <w:tr w:rsidR="005B3F1E" w:rsidRPr="002D3917" w14:paraId="7901C659"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5208243C" w14:textId="77777777" w:rsidR="005B3F1E" w:rsidRPr="002D3917" w:rsidRDefault="005B3F1E" w:rsidP="00006B9A">
            <w:pPr>
              <w:pStyle w:val="TAL"/>
              <w:rPr>
                <w:szCs w:val="22"/>
                <w:lang w:eastAsia="sv-SE"/>
              </w:rPr>
            </w:pPr>
            <w:r w:rsidRPr="002D3917">
              <w:rPr>
                <w:b/>
                <w:i/>
                <w:szCs w:val="22"/>
                <w:lang w:eastAsia="sv-SE"/>
              </w:rPr>
              <w:t>csi-IM-ResourcesForInterference</w:t>
            </w:r>
          </w:p>
          <w:p w14:paraId="1D62F946" w14:textId="77777777" w:rsidR="005B3F1E" w:rsidRPr="002D3917" w:rsidRDefault="005B3F1E" w:rsidP="00006B9A">
            <w:pPr>
              <w:pStyle w:val="TAL"/>
              <w:rPr>
                <w:szCs w:val="22"/>
                <w:lang w:eastAsia="sv-SE"/>
              </w:rPr>
            </w:pPr>
            <w:r w:rsidRPr="002D3917">
              <w:rPr>
                <w:szCs w:val="22"/>
                <w:lang w:eastAsia="sv-SE"/>
              </w:rPr>
              <w:t xml:space="preserve">CSI IM resources for interference measurement. </w:t>
            </w:r>
            <w:r w:rsidRPr="002D3917">
              <w:rPr>
                <w:i/>
                <w:lang w:eastAsia="sv-SE"/>
              </w:rPr>
              <w:t>csi-ResourceConfigId</w:t>
            </w:r>
            <w:r w:rsidRPr="002D3917">
              <w:rPr>
                <w:szCs w:val="22"/>
                <w:lang w:eastAsia="sv-SE"/>
              </w:rPr>
              <w:t xml:space="preserve"> of a </w:t>
            </w:r>
            <w:r w:rsidRPr="002D3917">
              <w:rPr>
                <w:i/>
                <w:lang w:eastAsia="sv-SE"/>
              </w:rPr>
              <w:t>CSI-ResourceConfig</w:t>
            </w:r>
            <w:r w:rsidRPr="002D3917">
              <w:rPr>
                <w:szCs w:val="22"/>
                <w:lang w:eastAsia="sv-SE"/>
              </w:rPr>
              <w:t xml:space="preserve"> included in the configuration of the serving cell indicated with the field "carrier" above. The </w:t>
            </w:r>
            <w:r w:rsidRPr="002D3917">
              <w:rPr>
                <w:i/>
                <w:szCs w:val="22"/>
                <w:lang w:eastAsia="sv-SE"/>
              </w:rPr>
              <w:t>CSI-ResourceConfig</w:t>
            </w:r>
            <w:r w:rsidRPr="002D3917">
              <w:rPr>
                <w:szCs w:val="22"/>
                <w:lang w:eastAsia="sv-SE"/>
              </w:rPr>
              <w:t xml:space="preserve"> indicated here contains only CSI-IM resources. The </w:t>
            </w:r>
            <w:r w:rsidRPr="002D3917">
              <w:rPr>
                <w:i/>
                <w:lang w:eastAsia="sv-SE"/>
              </w:rPr>
              <w:t>bwp-Id</w:t>
            </w:r>
            <w:r w:rsidRPr="002D3917">
              <w:rPr>
                <w:szCs w:val="22"/>
                <w:lang w:eastAsia="sv-SE"/>
              </w:rPr>
              <w:t xml:space="preserve"> in that </w:t>
            </w:r>
            <w:r w:rsidRPr="002D3917">
              <w:rPr>
                <w:i/>
                <w:lang w:eastAsia="sv-SE"/>
              </w:rPr>
              <w:t>CSI-ResourceConfig</w:t>
            </w:r>
            <w:r w:rsidRPr="002D3917">
              <w:rPr>
                <w:szCs w:val="22"/>
                <w:lang w:eastAsia="sv-SE"/>
              </w:rPr>
              <w:t xml:space="preserve"> is the same value as the </w:t>
            </w:r>
            <w:r w:rsidRPr="002D3917">
              <w:rPr>
                <w:i/>
                <w:lang w:eastAsia="sv-SE"/>
              </w:rPr>
              <w:t>bwp-Id</w:t>
            </w:r>
            <w:r w:rsidRPr="002D3917">
              <w:rPr>
                <w:szCs w:val="22"/>
                <w:lang w:eastAsia="sv-SE"/>
              </w:rPr>
              <w:t xml:space="preserve"> in the </w:t>
            </w:r>
            <w:r w:rsidRPr="002D3917">
              <w:rPr>
                <w:i/>
                <w:lang w:eastAsia="sv-SE"/>
              </w:rPr>
              <w:t>CSI-ResourceConfig</w:t>
            </w:r>
            <w:r w:rsidRPr="002D3917">
              <w:rPr>
                <w:szCs w:val="22"/>
                <w:lang w:eastAsia="sv-SE"/>
              </w:rPr>
              <w:t xml:space="preserve"> indicated by </w:t>
            </w:r>
            <w:r w:rsidRPr="002D3917">
              <w:rPr>
                <w:i/>
                <w:lang w:eastAsia="sv-SE"/>
              </w:rPr>
              <w:t>resourcesForChannelMeasurement</w:t>
            </w:r>
            <w:r w:rsidRPr="002D3917">
              <w:rPr>
                <w:szCs w:val="22"/>
                <w:lang w:eastAsia="sv-SE"/>
              </w:rPr>
              <w:t>.</w:t>
            </w:r>
          </w:p>
        </w:tc>
      </w:tr>
      <w:tr w:rsidR="005B3F1E" w:rsidRPr="002D3917" w14:paraId="29BFC9C6"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54232EF4" w14:textId="77777777" w:rsidR="005B3F1E" w:rsidRPr="002D3917" w:rsidRDefault="005B3F1E" w:rsidP="00006B9A">
            <w:pPr>
              <w:pStyle w:val="TAL"/>
              <w:rPr>
                <w:szCs w:val="22"/>
                <w:lang w:eastAsia="sv-SE"/>
              </w:rPr>
            </w:pPr>
            <w:r w:rsidRPr="002D3917">
              <w:rPr>
                <w:b/>
                <w:i/>
                <w:szCs w:val="22"/>
                <w:lang w:eastAsia="sv-SE"/>
              </w:rPr>
              <w:t>csi-ReportingBand</w:t>
            </w:r>
          </w:p>
          <w:p w14:paraId="64CD32C3" w14:textId="77777777" w:rsidR="005B3F1E" w:rsidRPr="002D3917" w:rsidRDefault="005B3F1E" w:rsidP="00006B9A">
            <w:pPr>
              <w:pStyle w:val="TAL"/>
              <w:rPr>
                <w:szCs w:val="22"/>
                <w:lang w:eastAsia="sv-SE"/>
              </w:rPr>
            </w:pPr>
            <w:r w:rsidRPr="002D3917">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2D3917">
              <w:rPr>
                <w:rFonts w:cs="Arial"/>
                <w:szCs w:val="22"/>
              </w:rPr>
              <w:t>(see TS 38.214 [19], clause 5.2.1.4)</w:t>
            </w:r>
            <w:r w:rsidRPr="002D3917">
              <w:rPr>
                <w:szCs w:val="22"/>
                <w:lang w:eastAsia="sv-SE"/>
              </w:rPr>
              <w:t>.</w:t>
            </w:r>
          </w:p>
          <w:p w14:paraId="2F2140CD" w14:textId="77777777" w:rsidR="005B3F1E" w:rsidRPr="002D3917" w:rsidRDefault="005B3F1E" w:rsidP="00006B9A">
            <w:pPr>
              <w:pStyle w:val="TAN"/>
              <w:rPr>
                <w:lang w:eastAsia="sv-SE"/>
              </w:rPr>
            </w:pPr>
            <w:r w:rsidRPr="002D3917">
              <w:rPr>
                <w:lang w:eastAsia="sv-SE"/>
              </w:rPr>
              <w:t>NOTE:</w:t>
            </w:r>
            <w:r w:rsidRPr="002D3917">
              <w:tab/>
            </w:r>
            <w:r w:rsidRPr="002D3917">
              <w:rPr>
                <w:lang w:eastAsia="sv-SE"/>
              </w:rPr>
              <w:t>In TS 38.212 [17] clause 6.3.1.1.2 and TS 38.214 [19] clause 5.2.1.4, only subbands to be reported are numbered, e.g. subband #0 is the subband corresponding to the right-most bit set to 1.</w:t>
            </w:r>
          </w:p>
        </w:tc>
      </w:tr>
      <w:tr w:rsidR="005B3F1E" w:rsidRPr="002D3917" w14:paraId="232F200D" w14:textId="77777777" w:rsidTr="00006B9A">
        <w:tc>
          <w:tcPr>
            <w:tcW w:w="14175" w:type="dxa"/>
            <w:tcBorders>
              <w:top w:val="single" w:sz="4" w:space="0" w:color="auto"/>
              <w:left w:val="single" w:sz="4" w:space="0" w:color="auto"/>
              <w:bottom w:val="single" w:sz="4" w:space="0" w:color="auto"/>
              <w:right w:val="single" w:sz="4" w:space="0" w:color="auto"/>
            </w:tcBorders>
          </w:tcPr>
          <w:p w14:paraId="3DAC677A" w14:textId="77777777" w:rsidR="005B3F1E" w:rsidRPr="002D3917" w:rsidRDefault="005B3F1E" w:rsidP="00006B9A">
            <w:pPr>
              <w:pStyle w:val="TAL"/>
              <w:rPr>
                <w:b/>
                <w:i/>
                <w:szCs w:val="22"/>
                <w:lang w:eastAsia="sv-SE"/>
              </w:rPr>
            </w:pPr>
            <w:r w:rsidRPr="002D3917">
              <w:rPr>
                <w:b/>
                <w:i/>
                <w:szCs w:val="22"/>
                <w:lang w:eastAsia="sv-SE"/>
              </w:rPr>
              <w:t>csi-ReportMode</w:t>
            </w:r>
          </w:p>
          <w:p w14:paraId="1A0A9627" w14:textId="77777777" w:rsidR="005B3F1E" w:rsidRPr="002D3917" w:rsidRDefault="005B3F1E" w:rsidP="00006B9A">
            <w:pPr>
              <w:pStyle w:val="TAL"/>
              <w:rPr>
                <w:bCs/>
                <w:iCs/>
                <w:szCs w:val="22"/>
                <w:lang w:eastAsia="sv-SE"/>
              </w:rPr>
            </w:pPr>
            <w:r w:rsidRPr="002D3917">
              <w:rPr>
                <w:bCs/>
                <w:iCs/>
                <w:szCs w:val="22"/>
                <w:lang w:eastAsia="sv-SE"/>
              </w:rPr>
              <w:t xml:space="preserve">Configures the CSI report modes Mode1 or Mode 2 (see </w:t>
            </w:r>
            <w:r w:rsidRPr="002D3917">
              <w:t>TS 38.214 [19], clause 5.2.1.4.2</w:t>
            </w:r>
            <w:r w:rsidRPr="002D3917">
              <w:rPr>
                <w:bCs/>
                <w:iCs/>
                <w:szCs w:val="22"/>
                <w:lang w:eastAsia="sv-SE"/>
              </w:rPr>
              <w:t>)</w:t>
            </w:r>
          </w:p>
        </w:tc>
      </w:tr>
      <w:tr w:rsidR="005B3F1E" w:rsidRPr="002D3917" w14:paraId="4EC20073" w14:textId="77777777" w:rsidTr="00006B9A">
        <w:tc>
          <w:tcPr>
            <w:tcW w:w="14175" w:type="dxa"/>
            <w:tcBorders>
              <w:top w:val="single" w:sz="4" w:space="0" w:color="auto"/>
              <w:left w:val="single" w:sz="4" w:space="0" w:color="auto"/>
              <w:bottom w:val="single" w:sz="4" w:space="0" w:color="auto"/>
              <w:right w:val="single" w:sz="4" w:space="0" w:color="auto"/>
            </w:tcBorders>
          </w:tcPr>
          <w:p w14:paraId="61ED49F1" w14:textId="77777777" w:rsidR="005B3F1E" w:rsidRPr="002D3917" w:rsidRDefault="005B3F1E" w:rsidP="00006B9A">
            <w:pPr>
              <w:pStyle w:val="TAL"/>
              <w:rPr>
                <w:b/>
                <w:i/>
                <w:szCs w:val="22"/>
                <w:lang w:eastAsia="sv-SE"/>
              </w:rPr>
            </w:pPr>
            <w:r w:rsidRPr="002D3917">
              <w:rPr>
                <w:b/>
                <w:i/>
                <w:szCs w:val="22"/>
                <w:lang w:eastAsia="sv-SE"/>
              </w:rPr>
              <w:t>csi-ReportSubConfigToAddModList</w:t>
            </w:r>
          </w:p>
          <w:p w14:paraId="673A9DBB" w14:textId="77777777" w:rsidR="005B3F1E" w:rsidRPr="002D3917" w:rsidRDefault="005B3F1E" w:rsidP="00006B9A">
            <w:pPr>
              <w:pStyle w:val="TAL"/>
              <w:rPr>
                <w:b/>
                <w:i/>
                <w:szCs w:val="22"/>
                <w:lang w:eastAsia="sv-SE"/>
              </w:rPr>
            </w:pPr>
            <w:r w:rsidRPr="002D3917">
              <w:rPr>
                <w:szCs w:val="22"/>
                <w:lang w:eastAsia="sv-SE"/>
              </w:rPr>
              <w:t xml:space="preserve">List of CSI-ReportSubConfiguration(s) in a CSI report configuration to add or modify. No simultaneous configuration of </w:t>
            </w:r>
            <w:r w:rsidRPr="002D3917">
              <w:rPr>
                <w:i/>
                <w:szCs w:val="22"/>
                <w:lang w:eastAsia="sv-SE"/>
              </w:rPr>
              <w:t>portSubsetIndicator</w:t>
            </w:r>
            <w:r w:rsidRPr="002D3917">
              <w:rPr>
                <w:szCs w:val="22"/>
                <w:lang w:eastAsia="sv-SE"/>
              </w:rPr>
              <w:t xml:space="preserve"> and a list of </w:t>
            </w:r>
            <w:r w:rsidRPr="002D3917">
              <w:rPr>
                <w:i/>
                <w:szCs w:val="22"/>
                <w:lang w:eastAsia="sv-SE"/>
              </w:rPr>
              <w:t xml:space="preserve">nzp-CSI-RS-resources </w:t>
            </w:r>
            <w:r w:rsidRPr="002D3917">
              <w:rPr>
                <w:szCs w:val="22"/>
                <w:lang w:eastAsia="sv-SE"/>
              </w:rPr>
              <w:t>in a same CSI report sub-configuration. The number of elements in a list is at least 2.</w:t>
            </w:r>
          </w:p>
        </w:tc>
      </w:tr>
      <w:tr w:rsidR="005B3F1E" w:rsidRPr="002D3917" w14:paraId="1336778B" w14:textId="77777777" w:rsidTr="00006B9A">
        <w:tc>
          <w:tcPr>
            <w:tcW w:w="14175" w:type="dxa"/>
            <w:tcBorders>
              <w:top w:val="single" w:sz="4" w:space="0" w:color="auto"/>
              <w:left w:val="single" w:sz="4" w:space="0" w:color="auto"/>
              <w:bottom w:val="single" w:sz="4" w:space="0" w:color="auto"/>
              <w:right w:val="single" w:sz="4" w:space="0" w:color="auto"/>
            </w:tcBorders>
          </w:tcPr>
          <w:p w14:paraId="03981CBD" w14:textId="77777777" w:rsidR="005B3F1E" w:rsidRPr="002D3917" w:rsidRDefault="005B3F1E" w:rsidP="00006B9A">
            <w:pPr>
              <w:pStyle w:val="TAL"/>
              <w:rPr>
                <w:b/>
                <w:i/>
                <w:szCs w:val="22"/>
                <w:lang w:eastAsia="sv-SE"/>
              </w:rPr>
            </w:pPr>
            <w:r w:rsidRPr="002D3917">
              <w:rPr>
                <w:b/>
                <w:i/>
                <w:szCs w:val="22"/>
                <w:lang w:eastAsia="sv-SE"/>
              </w:rPr>
              <w:t>csi-ReportSubConfigToReleaseList</w:t>
            </w:r>
          </w:p>
          <w:p w14:paraId="7D9333C8" w14:textId="77777777" w:rsidR="005B3F1E" w:rsidRPr="002D3917" w:rsidRDefault="005B3F1E" w:rsidP="00006B9A">
            <w:pPr>
              <w:pStyle w:val="TAL"/>
              <w:rPr>
                <w:b/>
                <w:i/>
                <w:szCs w:val="22"/>
                <w:lang w:eastAsia="sv-SE"/>
              </w:rPr>
            </w:pPr>
            <w:r w:rsidRPr="002D3917">
              <w:rPr>
                <w:szCs w:val="22"/>
                <w:lang w:eastAsia="sv-SE"/>
              </w:rPr>
              <w:t>List of CSI-ReportSubConfiguration(s) in a CSI report configuration to release.</w:t>
            </w:r>
          </w:p>
        </w:tc>
      </w:tr>
      <w:tr w:rsidR="005B3F1E" w:rsidRPr="002D3917" w14:paraId="0E5ED465"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2B94DAF3" w14:textId="77777777" w:rsidR="005B3F1E" w:rsidRPr="002D3917" w:rsidRDefault="005B3F1E" w:rsidP="00006B9A">
            <w:pPr>
              <w:pStyle w:val="TAL"/>
              <w:rPr>
                <w:b/>
                <w:i/>
                <w:szCs w:val="22"/>
                <w:lang w:eastAsia="sv-SE"/>
              </w:rPr>
            </w:pPr>
            <w:r w:rsidRPr="002D3917">
              <w:rPr>
                <w:b/>
                <w:i/>
                <w:szCs w:val="22"/>
                <w:lang w:eastAsia="sv-SE"/>
              </w:rPr>
              <w:t>dummy</w:t>
            </w:r>
          </w:p>
          <w:p w14:paraId="08A072C0" w14:textId="77777777" w:rsidR="005B3F1E" w:rsidRPr="002D3917" w:rsidRDefault="005B3F1E" w:rsidP="00006B9A">
            <w:pPr>
              <w:pStyle w:val="TAL"/>
              <w:rPr>
                <w:szCs w:val="22"/>
                <w:lang w:eastAsia="sv-SE"/>
              </w:rPr>
            </w:pPr>
            <w:r w:rsidRPr="002D3917">
              <w:rPr>
                <w:szCs w:val="22"/>
                <w:lang w:eastAsia="sv-SE"/>
              </w:rPr>
              <w:t>This field is not used in the specification. If received it shall be ignored by the UE.</w:t>
            </w:r>
          </w:p>
        </w:tc>
      </w:tr>
      <w:tr w:rsidR="005B3F1E" w:rsidRPr="002D3917" w14:paraId="3354F396"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6706D359" w14:textId="77777777" w:rsidR="005B3F1E" w:rsidRPr="002D3917" w:rsidRDefault="005B3F1E" w:rsidP="00006B9A">
            <w:pPr>
              <w:pStyle w:val="TAL"/>
              <w:rPr>
                <w:szCs w:val="22"/>
                <w:lang w:eastAsia="sv-SE"/>
              </w:rPr>
            </w:pPr>
            <w:r w:rsidRPr="002D3917">
              <w:rPr>
                <w:b/>
                <w:i/>
                <w:szCs w:val="22"/>
                <w:lang w:eastAsia="sv-SE"/>
              </w:rPr>
              <w:t>groupBasedBeamReporting</w:t>
            </w:r>
          </w:p>
          <w:p w14:paraId="0BE6E111" w14:textId="77777777" w:rsidR="005B3F1E" w:rsidRPr="002D3917" w:rsidRDefault="005B3F1E" w:rsidP="00006B9A">
            <w:pPr>
              <w:pStyle w:val="TAL"/>
              <w:rPr>
                <w:szCs w:val="22"/>
                <w:lang w:eastAsia="sv-SE"/>
              </w:rPr>
            </w:pPr>
            <w:r w:rsidRPr="002D3917">
              <w:rPr>
                <w:szCs w:val="22"/>
                <w:lang w:eastAsia="sv-SE"/>
              </w:rPr>
              <w:t xml:space="preserve">Turning on/off group </w:t>
            </w:r>
            <w:proofErr w:type="gramStart"/>
            <w:r w:rsidRPr="002D3917">
              <w:rPr>
                <w:szCs w:val="22"/>
                <w:lang w:eastAsia="sv-SE"/>
              </w:rPr>
              <w:t>beam based</w:t>
            </w:r>
            <w:proofErr w:type="gramEnd"/>
            <w:r w:rsidRPr="002D3917">
              <w:rPr>
                <w:szCs w:val="22"/>
                <w:lang w:eastAsia="sv-SE"/>
              </w:rPr>
              <w:t xml:space="preserve"> reporting (see TS 38.214 [19], clause 5.2.1.4). If </w:t>
            </w:r>
            <w:r w:rsidRPr="002D3917">
              <w:rPr>
                <w:i/>
                <w:szCs w:val="22"/>
                <w:lang w:eastAsia="sv-SE"/>
              </w:rPr>
              <w:t>groupBasedBeamReporting</w:t>
            </w:r>
            <w:r w:rsidRPr="002D3917">
              <w:rPr>
                <w:szCs w:val="22"/>
                <w:lang w:eastAsia="sv-SE"/>
              </w:rPr>
              <w:t xml:space="preserve"> (without suffix) is set to disabled, </w:t>
            </w:r>
            <w:r w:rsidRPr="002D3917">
              <w:rPr>
                <w:i/>
                <w:szCs w:val="22"/>
                <w:lang w:eastAsia="sv-SE"/>
              </w:rPr>
              <w:t>groupBasedBeamReporting-v1710</w:t>
            </w:r>
            <w:r w:rsidRPr="002D3917">
              <w:rPr>
                <w:szCs w:val="22"/>
                <w:lang w:eastAsia="sv-SE"/>
              </w:rPr>
              <w:t xml:space="preserve"> and </w:t>
            </w:r>
            <w:r w:rsidRPr="002D3917">
              <w:rPr>
                <w:i/>
                <w:szCs w:val="22"/>
                <w:lang w:eastAsia="sv-SE"/>
              </w:rPr>
              <w:t>groupBasedBeamReporting-v1800</w:t>
            </w:r>
            <w:r w:rsidRPr="002D3917">
              <w:rPr>
                <w:szCs w:val="22"/>
                <w:lang w:eastAsia="sv-SE"/>
              </w:rPr>
              <w:t xml:space="preserve"> is absent.</w:t>
            </w:r>
          </w:p>
        </w:tc>
      </w:tr>
      <w:tr w:rsidR="005B3F1E" w:rsidRPr="002D3917" w14:paraId="28B7F864"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5D1193FD" w14:textId="77777777" w:rsidR="005B3F1E" w:rsidRPr="00E05EBB" w:rsidRDefault="005B3F1E" w:rsidP="00006B9A">
            <w:pPr>
              <w:pStyle w:val="TAL"/>
              <w:rPr>
                <w:szCs w:val="22"/>
                <w:lang w:val="fr-FR" w:eastAsia="sv-SE"/>
              </w:rPr>
            </w:pPr>
            <w:proofErr w:type="gramStart"/>
            <w:r w:rsidRPr="00E05EBB">
              <w:rPr>
                <w:b/>
                <w:i/>
                <w:szCs w:val="22"/>
                <w:lang w:val="fr-FR" w:eastAsia="sv-SE"/>
              </w:rPr>
              <w:lastRenderedPageBreak/>
              <w:t>non</w:t>
            </w:r>
            <w:proofErr w:type="gramEnd"/>
            <w:r w:rsidRPr="00E05EBB">
              <w:rPr>
                <w:b/>
                <w:i/>
                <w:szCs w:val="22"/>
                <w:lang w:val="fr-FR" w:eastAsia="sv-SE"/>
              </w:rPr>
              <w:t>-PMI-PortIndication</w:t>
            </w:r>
          </w:p>
          <w:p w14:paraId="06672A3B" w14:textId="77777777" w:rsidR="005B3F1E" w:rsidRPr="002D3917" w:rsidRDefault="005B3F1E" w:rsidP="00006B9A">
            <w:pPr>
              <w:pStyle w:val="TAL"/>
              <w:rPr>
                <w:szCs w:val="22"/>
                <w:lang w:eastAsia="sv-SE"/>
              </w:rPr>
            </w:pPr>
            <w:r w:rsidRPr="00E05EBB">
              <w:rPr>
                <w:szCs w:val="22"/>
                <w:lang w:val="fr-FR" w:eastAsia="sv-SE"/>
              </w:rPr>
              <w:t xml:space="preserve">Port indication for RI/CQI calculation. </w:t>
            </w:r>
            <w:r w:rsidRPr="002D3917">
              <w:rPr>
                <w:szCs w:val="22"/>
                <w:lang w:eastAsia="sv-SE"/>
              </w:rPr>
              <w:t>For each CSI-RS resource in the linked ResourceConfig for channel measurement, a port indication for each rank R, indicating which R ports to use. Applicable only for non-PMI feedback (see TS 38.214 [19], clause 5.2.1.4.2).</w:t>
            </w:r>
          </w:p>
          <w:p w14:paraId="3ECBBA54" w14:textId="77777777" w:rsidR="005B3F1E" w:rsidRPr="002D3917" w:rsidRDefault="005B3F1E" w:rsidP="00006B9A">
            <w:pPr>
              <w:pStyle w:val="TAL"/>
              <w:rPr>
                <w:szCs w:val="22"/>
                <w:lang w:eastAsia="sv-SE"/>
              </w:rPr>
            </w:pPr>
            <w:r w:rsidRPr="002D3917">
              <w:rPr>
                <w:szCs w:val="22"/>
                <w:lang w:eastAsia="sv-SE"/>
              </w:rPr>
              <w:t xml:space="preserve">The first entry in </w:t>
            </w:r>
            <w:r w:rsidRPr="002D3917">
              <w:rPr>
                <w:i/>
                <w:lang w:eastAsia="sv-SE"/>
              </w:rPr>
              <w:t>non-PMI-PortIndication</w:t>
            </w:r>
            <w:r w:rsidRPr="002D3917">
              <w:rPr>
                <w:szCs w:val="22"/>
                <w:lang w:eastAsia="sv-SE"/>
              </w:rPr>
              <w:t xml:space="preserve"> corresponds to the NZP-CSI-RS-Resource indicated by the first entry in </w:t>
            </w:r>
            <w:r w:rsidRPr="002D3917">
              <w:rPr>
                <w:i/>
                <w:lang w:eastAsia="sv-SE"/>
              </w:rPr>
              <w:t>nzp-CSI-RS-Resources</w:t>
            </w:r>
            <w:r w:rsidRPr="002D3917">
              <w:rPr>
                <w:szCs w:val="22"/>
                <w:lang w:eastAsia="sv-SE"/>
              </w:rPr>
              <w:t xml:space="preserve"> in the </w:t>
            </w:r>
            <w:r w:rsidRPr="002D3917">
              <w:rPr>
                <w:i/>
                <w:lang w:eastAsia="sv-SE"/>
              </w:rPr>
              <w:t>NZP-CSI-RS-ResourceSet</w:t>
            </w:r>
            <w:r w:rsidRPr="002D3917">
              <w:rPr>
                <w:szCs w:val="22"/>
                <w:lang w:eastAsia="sv-SE"/>
              </w:rPr>
              <w:t xml:space="preserve"> indicated in the first entry of </w:t>
            </w:r>
            <w:r w:rsidRPr="002D3917">
              <w:rPr>
                <w:i/>
                <w:lang w:eastAsia="sv-SE"/>
              </w:rPr>
              <w:t>nzp-CSI-RS-ResourceSetList</w:t>
            </w:r>
            <w:r w:rsidRPr="002D3917">
              <w:rPr>
                <w:szCs w:val="22"/>
                <w:lang w:eastAsia="sv-SE"/>
              </w:rPr>
              <w:t xml:space="preserve"> of the </w:t>
            </w:r>
            <w:r w:rsidRPr="002D3917">
              <w:rPr>
                <w:i/>
                <w:lang w:eastAsia="sv-SE"/>
              </w:rPr>
              <w:t>CSI-ResourceConfig</w:t>
            </w:r>
            <w:r w:rsidRPr="002D3917">
              <w:rPr>
                <w:szCs w:val="22"/>
                <w:lang w:eastAsia="sv-SE"/>
              </w:rPr>
              <w:t xml:space="preserve"> whose </w:t>
            </w:r>
            <w:r w:rsidRPr="002D3917">
              <w:rPr>
                <w:i/>
                <w:lang w:eastAsia="sv-SE"/>
              </w:rPr>
              <w:t>CSI-ResourceConfigId</w:t>
            </w:r>
            <w:r w:rsidRPr="002D3917">
              <w:rPr>
                <w:szCs w:val="22"/>
                <w:lang w:eastAsia="sv-SE"/>
              </w:rPr>
              <w:t xml:space="preserve"> is indicated in a CSI-MeasId together with the above </w:t>
            </w:r>
            <w:r w:rsidRPr="002D3917">
              <w:rPr>
                <w:i/>
                <w:lang w:eastAsia="sv-SE"/>
              </w:rPr>
              <w:t>CSI-ReportConfigId</w:t>
            </w:r>
            <w:r w:rsidRPr="002D3917">
              <w:rPr>
                <w:szCs w:val="22"/>
                <w:lang w:eastAsia="sv-SE"/>
              </w:rPr>
              <w:t xml:space="preserve">; the second entry in </w:t>
            </w:r>
            <w:r w:rsidRPr="002D3917">
              <w:rPr>
                <w:i/>
                <w:lang w:eastAsia="sv-SE"/>
              </w:rPr>
              <w:t>non-PMI-PortIndication</w:t>
            </w:r>
            <w:r w:rsidRPr="002D3917">
              <w:rPr>
                <w:szCs w:val="22"/>
                <w:lang w:eastAsia="sv-SE"/>
              </w:rPr>
              <w:t xml:space="preserve"> corresponds to the NZP-CSI-RS-Resource indicated by the second entry in </w:t>
            </w:r>
            <w:r w:rsidRPr="002D3917">
              <w:rPr>
                <w:i/>
                <w:lang w:eastAsia="sv-SE"/>
              </w:rPr>
              <w:t>nzp-CSI-RS-Resources</w:t>
            </w:r>
            <w:r w:rsidRPr="002D3917">
              <w:rPr>
                <w:szCs w:val="22"/>
                <w:lang w:eastAsia="sv-SE"/>
              </w:rPr>
              <w:t xml:space="preserve"> in the </w:t>
            </w:r>
            <w:r w:rsidRPr="002D3917">
              <w:rPr>
                <w:i/>
                <w:lang w:eastAsia="sv-SE"/>
              </w:rPr>
              <w:t>NZP-CSI-RS-ResourceSet</w:t>
            </w:r>
            <w:r w:rsidRPr="002D3917">
              <w:rPr>
                <w:szCs w:val="22"/>
                <w:lang w:eastAsia="sv-SE"/>
              </w:rPr>
              <w:t xml:space="preserve"> indicated in the first entry of </w:t>
            </w:r>
            <w:r w:rsidRPr="002D3917">
              <w:rPr>
                <w:i/>
                <w:lang w:eastAsia="sv-SE"/>
              </w:rPr>
              <w:t>nzp-CSI-RS-ResourceSetList</w:t>
            </w:r>
            <w:r w:rsidRPr="002D3917">
              <w:rPr>
                <w:szCs w:val="22"/>
                <w:lang w:eastAsia="sv-SE"/>
              </w:rPr>
              <w:t xml:space="preserve"> of the same </w:t>
            </w:r>
            <w:r w:rsidRPr="002D3917">
              <w:rPr>
                <w:i/>
                <w:lang w:eastAsia="sv-SE"/>
              </w:rPr>
              <w:t>CSI-ResourceConfig</w:t>
            </w:r>
            <w:r w:rsidRPr="002D3917">
              <w:rPr>
                <w:szCs w:val="22"/>
                <w:lang w:eastAsia="sv-SE"/>
              </w:rPr>
              <w:t xml:space="preserve">, and so on until the NZP-CSI-RS-Resource indicated by the last entry in </w:t>
            </w:r>
            <w:r w:rsidRPr="002D3917">
              <w:rPr>
                <w:i/>
                <w:lang w:eastAsia="sv-SE"/>
              </w:rPr>
              <w:t>nzp-CSI-RS-Resources</w:t>
            </w:r>
            <w:r w:rsidRPr="002D3917">
              <w:rPr>
                <w:szCs w:val="22"/>
                <w:lang w:eastAsia="sv-SE"/>
              </w:rPr>
              <w:t xml:space="preserve"> in the in the </w:t>
            </w:r>
            <w:r w:rsidRPr="002D3917">
              <w:rPr>
                <w:i/>
                <w:lang w:eastAsia="sv-SE"/>
              </w:rPr>
              <w:t>NZP-CSI-RS-ResourceSet</w:t>
            </w:r>
            <w:r w:rsidRPr="002D3917">
              <w:rPr>
                <w:szCs w:val="22"/>
                <w:lang w:eastAsia="sv-SE"/>
              </w:rPr>
              <w:t xml:space="preserve"> indicated in the first entry of </w:t>
            </w:r>
            <w:r w:rsidRPr="002D3917">
              <w:rPr>
                <w:i/>
                <w:lang w:eastAsia="sv-SE"/>
              </w:rPr>
              <w:t>nzp-CSI-RS-ResourceSetList</w:t>
            </w:r>
            <w:r w:rsidRPr="002D3917">
              <w:rPr>
                <w:szCs w:val="22"/>
                <w:lang w:eastAsia="sv-SE"/>
              </w:rPr>
              <w:t xml:space="preserve"> of the same </w:t>
            </w:r>
            <w:r w:rsidRPr="002D3917">
              <w:rPr>
                <w:i/>
                <w:lang w:eastAsia="sv-SE"/>
              </w:rPr>
              <w:t>CSI-ResourceConfig</w:t>
            </w:r>
            <w:r w:rsidRPr="002D3917">
              <w:rPr>
                <w:szCs w:val="22"/>
                <w:lang w:eastAsia="sv-SE"/>
              </w:rPr>
              <w:t xml:space="preserve">. Then the next entry corresponds to the NZP-CSI-RS-Resource indicated by the first entry in </w:t>
            </w:r>
            <w:r w:rsidRPr="002D3917">
              <w:rPr>
                <w:i/>
                <w:lang w:eastAsia="sv-SE"/>
              </w:rPr>
              <w:t>nzp-CSI-RS-Resources</w:t>
            </w:r>
            <w:r w:rsidRPr="002D3917">
              <w:rPr>
                <w:szCs w:val="22"/>
                <w:lang w:eastAsia="sv-SE"/>
              </w:rPr>
              <w:t xml:space="preserve"> in the </w:t>
            </w:r>
            <w:r w:rsidRPr="002D3917">
              <w:rPr>
                <w:i/>
                <w:lang w:eastAsia="sv-SE"/>
              </w:rPr>
              <w:t>NZP-CSI-RS-ResourceSet</w:t>
            </w:r>
            <w:r w:rsidRPr="002D3917">
              <w:rPr>
                <w:szCs w:val="22"/>
                <w:lang w:eastAsia="sv-SE"/>
              </w:rPr>
              <w:t xml:space="preserve"> indicated in the second entry of </w:t>
            </w:r>
            <w:r w:rsidRPr="002D3917">
              <w:rPr>
                <w:i/>
                <w:lang w:eastAsia="sv-SE"/>
              </w:rPr>
              <w:t>nzp-CSI-RS-ResourceSetList</w:t>
            </w:r>
            <w:r w:rsidRPr="002D3917">
              <w:rPr>
                <w:szCs w:val="22"/>
                <w:lang w:eastAsia="sv-SE"/>
              </w:rPr>
              <w:t xml:space="preserve"> of the same </w:t>
            </w:r>
            <w:r w:rsidRPr="002D3917">
              <w:rPr>
                <w:i/>
                <w:lang w:eastAsia="sv-SE"/>
              </w:rPr>
              <w:t>CSI-ResourceConfig</w:t>
            </w:r>
            <w:r w:rsidRPr="002D3917">
              <w:rPr>
                <w:szCs w:val="22"/>
                <w:lang w:eastAsia="sv-SE"/>
              </w:rPr>
              <w:t xml:space="preserve"> and so on.</w:t>
            </w:r>
          </w:p>
        </w:tc>
      </w:tr>
      <w:tr w:rsidR="005B3F1E" w:rsidRPr="002D3917" w14:paraId="61F7B468" w14:textId="77777777" w:rsidTr="00006B9A">
        <w:tc>
          <w:tcPr>
            <w:tcW w:w="14175" w:type="dxa"/>
            <w:tcBorders>
              <w:top w:val="single" w:sz="4" w:space="0" w:color="auto"/>
              <w:left w:val="single" w:sz="4" w:space="0" w:color="auto"/>
              <w:bottom w:val="single" w:sz="4" w:space="0" w:color="auto"/>
              <w:right w:val="single" w:sz="4" w:space="0" w:color="auto"/>
            </w:tcBorders>
          </w:tcPr>
          <w:p w14:paraId="34C0DFEF" w14:textId="77777777" w:rsidR="005B3F1E" w:rsidRPr="002D3917" w:rsidRDefault="005B3F1E" w:rsidP="00006B9A">
            <w:pPr>
              <w:pStyle w:val="TAL"/>
              <w:rPr>
                <w:b/>
                <w:bCs/>
                <w:i/>
                <w:iCs/>
              </w:rPr>
            </w:pPr>
            <w:r w:rsidRPr="002D3917">
              <w:rPr>
                <w:b/>
                <w:bCs/>
                <w:i/>
                <w:iCs/>
              </w:rPr>
              <w:t>nrofReportedGroups</w:t>
            </w:r>
          </w:p>
          <w:p w14:paraId="665B91DD" w14:textId="77777777" w:rsidR="005B3F1E" w:rsidRPr="002D3917" w:rsidRDefault="005B3F1E" w:rsidP="00006B9A">
            <w:pPr>
              <w:pStyle w:val="TAL"/>
              <w:rPr>
                <w:b/>
                <w:i/>
                <w:szCs w:val="22"/>
                <w:lang w:eastAsia="sv-SE"/>
              </w:rPr>
            </w:pPr>
            <w:r w:rsidRPr="002D3917">
              <w:t xml:space="preserve">Number of reported resource groups per CSI-report. Value </w:t>
            </w:r>
            <w:r w:rsidRPr="002D3917">
              <w:rPr>
                <w:i/>
                <w:iCs/>
              </w:rPr>
              <w:t>n1</w:t>
            </w:r>
            <w:r w:rsidRPr="002D3917">
              <w:t xml:space="preserve"> means one resource group, </w:t>
            </w:r>
            <w:r w:rsidRPr="002D3917">
              <w:rPr>
                <w:i/>
                <w:iCs/>
              </w:rPr>
              <w:t>n2</w:t>
            </w:r>
            <w:r w:rsidRPr="002D3917">
              <w:t xml:space="preserve"> means 2 resource groups, and so on. If </w:t>
            </w:r>
            <w:r w:rsidRPr="002D3917">
              <w:rPr>
                <w:i/>
                <w:iCs/>
              </w:rPr>
              <w:t>nrofReportedGroups</w:t>
            </w:r>
            <w:r w:rsidRPr="002D3917">
              <w:t xml:space="preserve"> is configured, the UE ignores groupBasedBeamReporting (without suffix).</w:t>
            </w:r>
          </w:p>
        </w:tc>
      </w:tr>
      <w:tr w:rsidR="005B3F1E" w:rsidRPr="002D3917" w14:paraId="3B207CF8"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76D0F3E9" w14:textId="77777777" w:rsidR="005B3F1E" w:rsidRPr="002D3917" w:rsidRDefault="005B3F1E" w:rsidP="00006B9A">
            <w:pPr>
              <w:pStyle w:val="TAL"/>
              <w:rPr>
                <w:szCs w:val="22"/>
                <w:lang w:eastAsia="sv-SE"/>
              </w:rPr>
            </w:pPr>
            <w:r w:rsidRPr="002D3917">
              <w:rPr>
                <w:b/>
                <w:i/>
                <w:szCs w:val="22"/>
                <w:lang w:eastAsia="sv-SE"/>
              </w:rPr>
              <w:t>nrofReportedRS</w:t>
            </w:r>
          </w:p>
          <w:p w14:paraId="492A34B2" w14:textId="77777777" w:rsidR="005B3F1E" w:rsidRPr="002D3917" w:rsidRDefault="005B3F1E" w:rsidP="00006B9A">
            <w:pPr>
              <w:pStyle w:val="TAL"/>
              <w:rPr>
                <w:szCs w:val="22"/>
                <w:lang w:eastAsia="sv-SE"/>
              </w:rPr>
            </w:pPr>
            <w:r w:rsidRPr="002D3917">
              <w:rPr>
                <w:szCs w:val="22"/>
                <w:lang w:eastAsia="sv-SE"/>
              </w:rPr>
              <w:t>The number (N) of measured RS resources to be reported per report setting in a non-group-based report. N &lt;= N_max, where N_max is either 2 or 4 depending on UE capability.</w:t>
            </w:r>
          </w:p>
          <w:p w14:paraId="73345EA9" w14:textId="77777777" w:rsidR="005B3F1E" w:rsidRPr="002D3917" w:rsidRDefault="005B3F1E" w:rsidP="00006B9A">
            <w:pPr>
              <w:pStyle w:val="TAL"/>
              <w:rPr>
                <w:szCs w:val="22"/>
                <w:lang w:eastAsia="sv-SE"/>
              </w:rPr>
            </w:pPr>
            <w:r w:rsidRPr="002D3917">
              <w:rPr>
                <w:szCs w:val="22"/>
                <w:lang w:eastAsia="sv-SE"/>
              </w:rPr>
              <w:t>(see TS 38.214 [19], clause 5.2.1.4) When the field is absent the UE applies the value 1.</w:t>
            </w:r>
          </w:p>
        </w:tc>
      </w:tr>
      <w:tr w:rsidR="005B3F1E" w:rsidRPr="002D3917" w14:paraId="56543CB6" w14:textId="77777777" w:rsidTr="00006B9A">
        <w:tc>
          <w:tcPr>
            <w:tcW w:w="14175" w:type="dxa"/>
            <w:tcBorders>
              <w:top w:val="single" w:sz="4" w:space="0" w:color="auto"/>
              <w:left w:val="single" w:sz="4" w:space="0" w:color="auto"/>
              <w:bottom w:val="single" w:sz="4" w:space="0" w:color="auto"/>
              <w:right w:val="single" w:sz="4" w:space="0" w:color="auto"/>
            </w:tcBorders>
          </w:tcPr>
          <w:p w14:paraId="68670E6F" w14:textId="77777777" w:rsidR="005B3F1E" w:rsidRPr="002D3917" w:rsidRDefault="005B3F1E" w:rsidP="00006B9A">
            <w:pPr>
              <w:pStyle w:val="TAL"/>
              <w:rPr>
                <w:b/>
                <w:i/>
                <w:szCs w:val="22"/>
                <w:lang w:eastAsia="sv-SE"/>
              </w:rPr>
            </w:pPr>
            <w:r w:rsidRPr="002D3917">
              <w:rPr>
                <w:b/>
                <w:i/>
                <w:szCs w:val="22"/>
                <w:lang w:eastAsia="sv-SE"/>
              </w:rPr>
              <w:t>numberOfSingleTRP-CSI-Mode1</w:t>
            </w:r>
          </w:p>
          <w:p w14:paraId="54A19815" w14:textId="77777777" w:rsidR="005B3F1E" w:rsidRPr="002D3917" w:rsidRDefault="005B3F1E" w:rsidP="00006B9A">
            <w:pPr>
              <w:pStyle w:val="TAL"/>
              <w:rPr>
                <w:bCs/>
                <w:iCs/>
                <w:szCs w:val="22"/>
                <w:lang w:eastAsia="sv-SE"/>
              </w:rPr>
            </w:pPr>
            <w:r w:rsidRPr="002D3917">
              <w:rPr>
                <w:bCs/>
                <w:iCs/>
                <w:szCs w:val="22"/>
                <w:lang w:eastAsia="sv-SE"/>
              </w:rPr>
              <w:t xml:space="preserve">Configures the number of reported X CSIs </w:t>
            </w:r>
            <w:r w:rsidRPr="002D3917">
              <w:t xml:space="preserve">when </w:t>
            </w:r>
            <w:r w:rsidRPr="002D3917">
              <w:rPr>
                <w:i/>
                <w:iCs/>
              </w:rPr>
              <w:t>csi-ReportMode</w:t>
            </w:r>
            <w:r w:rsidRPr="002D3917">
              <w:t xml:space="preserve"> is set to 'Mode 1' as described in TS 38.214 [19], clause 5.2.1.4.2</w:t>
            </w:r>
            <w:r w:rsidRPr="002D3917">
              <w:rPr>
                <w:bCs/>
                <w:iCs/>
                <w:szCs w:val="22"/>
                <w:lang w:eastAsia="sv-SE"/>
              </w:rPr>
              <w:t>. The field is present only if csi-ReportMode configures Mode 1.</w:t>
            </w:r>
          </w:p>
        </w:tc>
      </w:tr>
      <w:tr w:rsidR="005B3F1E" w:rsidRPr="002D3917" w14:paraId="0FEDFF37"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78A9FF36" w14:textId="77777777" w:rsidR="005B3F1E" w:rsidRPr="002D3917" w:rsidRDefault="005B3F1E" w:rsidP="00006B9A">
            <w:pPr>
              <w:pStyle w:val="TAL"/>
              <w:rPr>
                <w:szCs w:val="22"/>
                <w:lang w:eastAsia="sv-SE"/>
              </w:rPr>
            </w:pPr>
            <w:r w:rsidRPr="002D3917">
              <w:rPr>
                <w:b/>
                <w:i/>
                <w:szCs w:val="22"/>
                <w:lang w:eastAsia="sv-SE"/>
              </w:rPr>
              <w:t>nzp-CSI-RS-ResourcesForInterference</w:t>
            </w:r>
          </w:p>
          <w:p w14:paraId="2CB0A671" w14:textId="77777777" w:rsidR="005B3F1E" w:rsidRPr="002D3917" w:rsidRDefault="005B3F1E" w:rsidP="00006B9A">
            <w:pPr>
              <w:pStyle w:val="TAL"/>
              <w:rPr>
                <w:szCs w:val="22"/>
                <w:lang w:eastAsia="sv-SE"/>
              </w:rPr>
            </w:pPr>
            <w:r w:rsidRPr="002D3917">
              <w:rPr>
                <w:szCs w:val="22"/>
                <w:lang w:eastAsia="sv-SE"/>
              </w:rPr>
              <w:t xml:space="preserve">NZP CSI RS resources for interference measurement. </w:t>
            </w:r>
            <w:r w:rsidRPr="002D3917">
              <w:rPr>
                <w:i/>
                <w:lang w:eastAsia="sv-SE"/>
              </w:rPr>
              <w:t>csi-ResourceConfigId</w:t>
            </w:r>
            <w:r w:rsidRPr="002D3917">
              <w:rPr>
                <w:szCs w:val="22"/>
                <w:lang w:eastAsia="sv-SE"/>
              </w:rPr>
              <w:t xml:space="preserve"> of a </w:t>
            </w:r>
            <w:r w:rsidRPr="002D3917">
              <w:rPr>
                <w:i/>
                <w:lang w:eastAsia="sv-SE"/>
              </w:rPr>
              <w:t>CSI-ResourceConfig</w:t>
            </w:r>
            <w:r w:rsidRPr="002D3917">
              <w:rPr>
                <w:szCs w:val="22"/>
                <w:lang w:eastAsia="sv-SE"/>
              </w:rPr>
              <w:t xml:space="preserve"> included in the configuration of the serving cell indicated with the field "carrier" above. The </w:t>
            </w:r>
            <w:r w:rsidRPr="002D3917">
              <w:rPr>
                <w:i/>
                <w:lang w:eastAsia="sv-SE"/>
              </w:rPr>
              <w:t>CSI-ResourceConfig</w:t>
            </w:r>
            <w:r w:rsidRPr="002D3917">
              <w:rPr>
                <w:szCs w:val="22"/>
                <w:lang w:eastAsia="sv-SE"/>
              </w:rPr>
              <w:t xml:space="preserve"> indicated here contains only NZP-CSI-RS resources. The </w:t>
            </w:r>
            <w:r w:rsidRPr="002D3917">
              <w:rPr>
                <w:i/>
                <w:lang w:eastAsia="sv-SE"/>
              </w:rPr>
              <w:t>bwp-Id</w:t>
            </w:r>
            <w:r w:rsidRPr="002D3917">
              <w:rPr>
                <w:szCs w:val="22"/>
                <w:lang w:eastAsia="sv-SE"/>
              </w:rPr>
              <w:t xml:space="preserve"> in that </w:t>
            </w:r>
            <w:r w:rsidRPr="002D3917">
              <w:rPr>
                <w:i/>
                <w:lang w:eastAsia="sv-SE"/>
              </w:rPr>
              <w:t>CSI-ResourceConfig</w:t>
            </w:r>
            <w:r w:rsidRPr="002D3917">
              <w:rPr>
                <w:szCs w:val="22"/>
                <w:lang w:eastAsia="sv-SE"/>
              </w:rPr>
              <w:t xml:space="preserve"> is the same value as the </w:t>
            </w:r>
            <w:r w:rsidRPr="002D3917">
              <w:rPr>
                <w:i/>
                <w:lang w:eastAsia="sv-SE"/>
              </w:rPr>
              <w:t>bwp-Id</w:t>
            </w:r>
            <w:r w:rsidRPr="002D3917">
              <w:rPr>
                <w:szCs w:val="22"/>
                <w:lang w:eastAsia="sv-SE"/>
              </w:rPr>
              <w:t xml:space="preserve"> in the </w:t>
            </w:r>
            <w:r w:rsidRPr="002D3917">
              <w:rPr>
                <w:i/>
                <w:lang w:eastAsia="sv-SE"/>
              </w:rPr>
              <w:t>CSI-ResourceConfig</w:t>
            </w:r>
            <w:r w:rsidRPr="002D3917">
              <w:rPr>
                <w:szCs w:val="22"/>
                <w:lang w:eastAsia="sv-SE"/>
              </w:rPr>
              <w:t xml:space="preserve"> indicated by </w:t>
            </w:r>
            <w:r w:rsidRPr="002D3917">
              <w:rPr>
                <w:i/>
                <w:lang w:eastAsia="sv-SE"/>
              </w:rPr>
              <w:t>resourcesForChannelMeasurement</w:t>
            </w:r>
            <w:r w:rsidRPr="002D3917">
              <w:rPr>
                <w:szCs w:val="22"/>
                <w:lang w:eastAsia="sv-SE"/>
              </w:rPr>
              <w:t>.</w:t>
            </w:r>
          </w:p>
        </w:tc>
      </w:tr>
      <w:tr w:rsidR="005B3F1E" w:rsidRPr="002D3917" w14:paraId="236ECDFB"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3864A35E" w14:textId="77777777" w:rsidR="005B3F1E" w:rsidRPr="002D3917" w:rsidRDefault="005B3F1E" w:rsidP="00006B9A">
            <w:pPr>
              <w:pStyle w:val="TAL"/>
              <w:rPr>
                <w:szCs w:val="22"/>
                <w:lang w:eastAsia="sv-SE"/>
              </w:rPr>
            </w:pPr>
            <w:r w:rsidRPr="002D3917">
              <w:rPr>
                <w:b/>
                <w:i/>
                <w:szCs w:val="22"/>
                <w:lang w:eastAsia="sv-SE"/>
              </w:rPr>
              <w:t>p0alpha</w:t>
            </w:r>
          </w:p>
          <w:p w14:paraId="07DC2472" w14:textId="77777777" w:rsidR="005B3F1E" w:rsidRPr="002D3917" w:rsidRDefault="005B3F1E" w:rsidP="00006B9A">
            <w:pPr>
              <w:pStyle w:val="TAL"/>
              <w:rPr>
                <w:szCs w:val="22"/>
                <w:lang w:eastAsia="sv-SE"/>
              </w:rPr>
            </w:pPr>
            <w:r w:rsidRPr="002D3917">
              <w:rPr>
                <w:szCs w:val="22"/>
                <w:lang w:eastAsia="sv-SE"/>
              </w:rPr>
              <w:t>Index of the p0-alpha set determining the power control for this CSI report transmission (see TS 38.214 [19], clause 6.2.1.2).</w:t>
            </w:r>
          </w:p>
        </w:tc>
      </w:tr>
      <w:tr w:rsidR="005B3F1E" w:rsidRPr="002D3917" w14:paraId="538353DA"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6CE0E23C" w14:textId="77777777" w:rsidR="005B3F1E" w:rsidRPr="002D3917" w:rsidRDefault="005B3F1E" w:rsidP="00006B9A">
            <w:pPr>
              <w:pStyle w:val="TAL"/>
              <w:rPr>
                <w:szCs w:val="22"/>
                <w:lang w:eastAsia="sv-SE"/>
              </w:rPr>
            </w:pPr>
            <w:r w:rsidRPr="002D3917">
              <w:rPr>
                <w:b/>
                <w:i/>
                <w:szCs w:val="22"/>
                <w:lang w:eastAsia="sv-SE"/>
              </w:rPr>
              <w:t>pdsch-BundleSizeForCSI</w:t>
            </w:r>
          </w:p>
          <w:p w14:paraId="0A53FFA7" w14:textId="77777777" w:rsidR="005B3F1E" w:rsidRPr="002D3917" w:rsidRDefault="005B3F1E" w:rsidP="00006B9A">
            <w:pPr>
              <w:pStyle w:val="TAL"/>
              <w:rPr>
                <w:szCs w:val="22"/>
                <w:lang w:eastAsia="sv-SE"/>
              </w:rPr>
            </w:pPr>
            <w:r w:rsidRPr="002D3917">
              <w:rPr>
                <w:szCs w:val="22"/>
                <w:lang w:eastAsia="sv-SE"/>
              </w:rPr>
              <w:t xml:space="preserve">PRB bundling size to assume for CQI calculation when </w:t>
            </w:r>
            <w:r w:rsidRPr="002D3917">
              <w:rPr>
                <w:i/>
                <w:lang w:eastAsia="sv-SE"/>
              </w:rPr>
              <w:t>reportQuantity</w:t>
            </w:r>
            <w:r w:rsidRPr="002D3917">
              <w:rPr>
                <w:szCs w:val="22"/>
                <w:lang w:eastAsia="sv-SE"/>
              </w:rPr>
              <w:t xml:space="preserve"> is CRI/RI/i1/CQI. If the field is absent, the UE assumes that no PRB bundling is applied (see TS 38.214 [19], clause 5.2.1.4.2).</w:t>
            </w:r>
          </w:p>
        </w:tc>
      </w:tr>
      <w:tr w:rsidR="005B3F1E" w:rsidRPr="002D3917" w14:paraId="010B1C42"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7034B626" w14:textId="77777777" w:rsidR="005B3F1E" w:rsidRPr="002D3917" w:rsidRDefault="005B3F1E" w:rsidP="00006B9A">
            <w:pPr>
              <w:pStyle w:val="TAL"/>
              <w:rPr>
                <w:szCs w:val="22"/>
                <w:lang w:eastAsia="sv-SE"/>
              </w:rPr>
            </w:pPr>
            <w:r w:rsidRPr="002D3917">
              <w:rPr>
                <w:b/>
                <w:i/>
                <w:szCs w:val="22"/>
                <w:lang w:eastAsia="sv-SE"/>
              </w:rPr>
              <w:t>pmi-FormatIndicator</w:t>
            </w:r>
          </w:p>
          <w:p w14:paraId="313CB57C" w14:textId="77777777" w:rsidR="005B3F1E" w:rsidRPr="002D3917" w:rsidRDefault="005B3F1E" w:rsidP="00006B9A">
            <w:pPr>
              <w:pStyle w:val="TAL"/>
              <w:rPr>
                <w:szCs w:val="22"/>
                <w:lang w:eastAsia="sv-SE"/>
              </w:rPr>
            </w:pPr>
            <w:r w:rsidRPr="002D3917">
              <w:rPr>
                <w:szCs w:val="22"/>
                <w:lang w:eastAsia="sv-SE"/>
              </w:rPr>
              <w:t>Indicates whether the UE shall report a single (wideband) or multiple (subband) PMI. (see TS 38.214 [19], clause 5.2.1.4).</w:t>
            </w:r>
          </w:p>
        </w:tc>
      </w:tr>
      <w:tr w:rsidR="005B3F1E" w:rsidRPr="002D3917" w14:paraId="54CD7969"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2247CB06" w14:textId="77777777" w:rsidR="005B3F1E" w:rsidRPr="002D3917" w:rsidRDefault="005B3F1E" w:rsidP="00006B9A">
            <w:pPr>
              <w:pStyle w:val="TAL"/>
              <w:rPr>
                <w:szCs w:val="22"/>
                <w:lang w:eastAsia="sv-SE"/>
              </w:rPr>
            </w:pPr>
            <w:r w:rsidRPr="002D3917">
              <w:rPr>
                <w:b/>
                <w:i/>
                <w:szCs w:val="22"/>
                <w:lang w:eastAsia="sv-SE"/>
              </w:rPr>
              <w:t>pucch-CSI-ResourceList</w:t>
            </w:r>
          </w:p>
          <w:p w14:paraId="37445DC1" w14:textId="77777777" w:rsidR="005B3F1E" w:rsidRPr="002D3917" w:rsidRDefault="005B3F1E" w:rsidP="00006B9A">
            <w:pPr>
              <w:pStyle w:val="TAL"/>
              <w:rPr>
                <w:szCs w:val="22"/>
                <w:lang w:eastAsia="sv-SE"/>
              </w:rPr>
            </w:pPr>
            <w:r w:rsidRPr="002D3917">
              <w:rPr>
                <w:szCs w:val="22"/>
                <w:lang w:eastAsia="sv-SE"/>
              </w:rPr>
              <w:t>Indicates which PUCCH resource to use for reporting on PUCCH.</w:t>
            </w:r>
          </w:p>
        </w:tc>
      </w:tr>
      <w:tr w:rsidR="005B3F1E" w:rsidRPr="002D3917" w14:paraId="2DA45F20"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69B78D74" w14:textId="77777777" w:rsidR="005B3F1E" w:rsidRPr="002D3917" w:rsidRDefault="005B3F1E" w:rsidP="00006B9A">
            <w:pPr>
              <w:pStyle w:val="TAL"/>
              <w:rPr>
                <w:szCs w:val="22"/>
                <w:lang w:eastAsia="sv-SE"/>
              </w:rPr>
            </w:pPr>
            <w:r w:rsidRPr="002D3917">
              <w:rPr>
                <w:b/>
                <w:i/>
                <w:szCs w:val="22"/>
                <w:lang w:eastAsia="sv-SE"/>
              </w:rPr>
              <w:t>reportConfigType</w:t>
            </w:r>
          </w:p>
          <w:p w14:paraId="41BA92F4" w14:textId="77777777" w:rsidR="005B3F1E" w:rsidRPr="002D3917" w:rsidRDefault="005B3F1E" w:rsidP="00006B9A">
            <w:pPr>
              <w:pStyle w:val="TAL"/>
              <w:rPr>
                <w:szCs w:val="22"/>
                <w:lang w:eastAsia="sv-SE"/>
              </w:rPr>
            </w:pPr>
            <w:r w:rsidRPr="002D3917">
              <w:rPr>
                <w:szCs w:val="22"/>
                <w:lang w:eastAsia="sv-SE"/>
              </w:rPr>
              <w:t>Time domain behavior of reporting configuration.</w:t>
            </w:r>
          </w:p>
        </w:tc>
      </w:tr>
      <w:tr w:rsidR="005B3F1E" w:rsidRPr="002D3917" w14:paraId="4ECF5037"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15E22937" w14:textId="77777777" w:rsidR="005B3F1E" w:rsidRPr="002D3917" w:rsidRDefault="005B3F1E" w:rsidP="00006B9A">
            <w:pPr>
              <w:pStyle w:val="TAL"/>
              <w:rPr>
                <w:szCs w:val="22"/>
                <w:lang w:eastAsia="sv-SE"/>
              </w:rPr>
            </w:pPr>
            <w:r w:rsidRPr="002D3917">
              <w:rPr>
                <w:b/>
                <w:i/>
                <w:szCs w:val="22"/>
                <w:lang w:eastAsia="sv-SE"/>
              </w:rPr>
              <w:t>reportFreqConfiguration</w:t>
            </w:r>
          </w:p>
          <w:p w14:paraId="2053ED9C" w14:textId="77777777" w:rsidR="005B3F1E" w:rsidRPr="002D3917" w:rsidRDefault="005B3F1E" w:rsidP="00006B9A">
            <w:pPr>
              <w:pStyle w:val="TAL"/>
              <w:rPr>
                <w:szCs w:val="22"/>
                <w:lang w:eastAsia="sv-SE"/>
              </w:rPr>
            </w:pPr>
            <w:r w:rsidRPr="002D3917">
              <w:rPr>
                <w:szCs w:val="22"/>
                <w:lang w:eastAsia="sv-SE"/>
              </w:rPr>
              <w:t>Reporting configuration in the frequency domain. (see TS 38.214 [19], clause 5.2.1.4).</w:t>
            </w:r>
          </w:p>
        </w:tc>
      </w:tr>
      <w:tr w:rsidR="005B3F1E" w:rsidRPr="002D3917" w14:paraId="41536C3D"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02451FF5" w14:textId="77777777" w:rsidR="005B3F1E" w:rsidRPr="002D3917" w:rsidRDefault="005B3F1E" w:rsidP="00006B9A">
            <w:pPr>
              <w:pStyle w:val="TAL"/>
              <w:rPr>
                <w:szCs w:val="22"/>
                <w:lang w:eastAsia="sv-SE"/>
              </w:rPr>
            </w:pPr>
            <w:r w:rsidRPr="002D3917">
              <w:rPr>
                <w:b/>
                <w:i/>
                <w:szCs w:val="22"/>
                <w:lang w:eastAsia="sv-SE"/>
              </w:rPr>
              <w:t>reportQuantity</w:t>
            </w:r>
          </w:p>
          <w:p w14:paraId="30E7A28B" w14:textId="77777777" w:rsidR="005B3F1E" w:rsidRPr="002D3917" w:rsidRDefault="005B3F1E" w:rsidP="00006B9A">
            <w:pPr>
              <w:pStyle w:val="TAL"/>
              <w:rPr>
                <w:szCs w:val="22"/>
                <w:lang w:eastAsia="sv-SE"/>
              </w:rPr>
            </w:pPr>
            <w:r w:rsidRPr="002D3917">
              <w:rPr>
                <w:szCs w:val="22"/>
                <w:lang w:eastAsia="sv-SE"/>
              </w:rPr>
              <w:t xml:space="preserve">The CSI related quantities to report. see TS 38.214 [19], clause 5.2.1. If the field </w:t>
            </w:r>
            <w:r w:rsidRPr="002D3917">
              <w:rPr>
                <w:i/>
                <w:szCs w:val="22"/>
                <w:lang w:eastAsia="sv-SE"/>
              </w:rPr>
              <w:t>reportQuantity-r16,</w:t>
            </w:r>
            <w:r w:rsidRPr="002D3917">
              <w:rPr>
                <w:szCs w:val="22"/>
                <w:lang w:eastAsia="sv-SE"/>
              </w:rPr>
              <w:t xml:space="preserve"> </w:t>
            </w:r>
            <w:r w:rsidRPr="002D3917">
              <w:rPr>
                <w:i/>
                <w:szCs w:val="22"/>
                <w:lang w:eastAsia="sv-SE"/>
              </w:rPr>
              <w:t>reportQuantity-r17 or reportQuantity-r18</w:t>
            </w:r>
            <w:r w:rsidRPr="002D3917">
              <w:rPr>
                <w:szCs w:val="22"/>
                <w:lang w:eastAsia="sv-SE"/>
              </w:rPr>
              <w:t xml:space="preserve"> is present, UE shall ignore </w:t>
            </w:r>
            <w:r w:rsidRPr="002D3917">
              <w:rPr>
                <w:i/>
                <w:szCs w:val="22"/>
                <w:lang w:eastAsia="sv-SE"/>
              </w:rPr>
              <w:t xml:space="preserve">reportQuantity </w:t>
            </w:r>
            <w:r w:rsidRPr="002D3917">
              <w:rPr>
                <w:szCs w:val="22"/>
                <w:lang w:eastAsia="sv-SE"/>
              </w:rPr>
              <w:t xml:space="preserve">(without suffix). Network does not configure </w:t>
            </w:r>
            <w:r w:rsidRPr="002D3917">
              <w:rPr>
                <w:i/>
                <w:szCs w:val="22"/>
                <w:lang w:eastAsia="sv-SE"/>
              </w:rPr>
              <w:t>reportQuantity-r17</w:t>
            </w:r>
            <w:r w:rsidRPr="002D3917">
              <w:rPr>
                <w:szCs w:val="22"/>
                <w:lang w:eastAsia="sv-SE"/>
              </w:rPr>
              <w:t xml:space="preserve"> or </w:t>
            </w:r>
            <w:r w:rsidRPr="002D3917">
              <w:rPr>
                <w:i/>
                <w:szCs w:val="22"/>
                <w:lang w:eastAsia="sv-SE"/>
              </w:rPr>
              <w:t xml:space="preserve">reportQuantity-r18 </w:t>
            </w:r>
            <w:r w:rsidRPr="002D3917">
              <w:rPr>
                <w:iCs/>
                <w:szCs w:val="22"/>
                <w:lang w:eastAsia="sv-SE"/>
              </w:rPr>
              <w:t>together with</w:t>
            </w:r>
            <w:r w:rsidRPr="002D3917">
              <w:rPr>
                <w:i/>
                <w:szCs w:val="22"/>
                <w:lang w:eastAsia="sv-SE"/>
              </w:rPr>
              <w:t xml:space="preserve"> reportQuantity-r16.</w:t>
            </w:r>
          </w:p>
        </w:tc>
      </w:tr>
      <w:tr w:rsidR="005B3F1E" w:rsidRPr="002D3917" w14:paraId="2FDB95AD" w14:textId="77777777" w:rsidTr="00006B9A">
        <w:tc>
          <w:tcPr>
            <w:tcW w:w="14175" w:type="dxa"/>
            <w:tcBorders>
              <w:top w:val="single" w:sz="4" w:space="0" w:color="auto"/>
              <w:left w:val="single" w:sz="4" w:space="0" w:color="auto"/>
              <w:bottom w:val="single" w:sz="4" w:space="0" w:color="auto"/>
              <w:right w:val="single" w:sz="4" w:space="0" w:color="auto"/>
            </w:tcBorders>
          </w:tcPr>
          <w:p w14:paraId="386C446A" w14:textId="77777777" w:rsidR="005B3F1E" w:rsidRPr="002D3917" w:rsidRDefault="005B3F1E" w:rsidP="00006B9A">
            <w:pPr>
              <w:pStyle w:val="TAL"/>
              <w:rPr>
                <w:b/>
                <w:i/>
                <w:szCs w:val="22"/>
                <w:lang w:eastAsia="sv-SE"/>
              </w:rPr>
            </w:pPr>
            <w:r w:rsidRPr="002D3917">
              <w:rPr>
                <w:b/>
                <w:i/>
                <w:szCs w:val="22"/>
                <w:lang w:eastAsia="sv-SE"/>
              </w:rPr>
              <w:t>reportingMode</w:t>
            </w:r>
          </w:p>
          <w:p w14:paraId="2C8971B2" w14:textId="77777777" w:rsidR="005B3F1E" w:rsidRPr="002D3917" w:rsidRDefault="005B3F1E" w:rsidP="00006B9A">
            <w:pPr>
              <w:pStyle w:val="TAL"/>
              <w:rPr>
                <w:b/>
                <w:i/>
                <w:szCs w:val="22"/>
                <w:lang w:eastAsia="sv-SE"/>
              </w:rPr>
            </w:pPr>
            <w:r w:rsidRPr="002D3917">
              <w:rPr>
                <w:bCs/>
                <w:iCs/>
                <w:szCs w:val="22"/>
                <w:lang w:eastAsia="sv-SE"/>
              </w:rPr>
              <w:t xml:space="preserve">Configures the UE with reporting mode for group based </w:t>
            </w:r>
            <w:proofErr w:type="gramStart"/>
            <w:r w:rsidRPr="002D3917">
              <w:rPr>
                <w:bCs/>
                <w:iCs/>
                <w:szCs w:val="22"/>
                <w:lang w:eastAsia="sv-SE"/>
              </w:rPr>
              <w:t>reporting.(</w:t>
            </w:r>
            <w:proofErr w:type="gramEnd"/>
            <w:r w:rsidRPr="002D3917">
              <w:rPr>
                <w:bCs/>
                <w:iCs/>
                <w:szCs w:val="22"/>
                <w:lang w:eastAsia="sv-SE"/>
              </w:rPr>
              <w:t>see TS 38.214 [19] clause 5.2.1.4).</w:t>
            </w:r>
          </w:p>
        </w:tc>
      </w:tr>
      <w:tr w:rsidR="005B3F1E" w:rsidRPr="002D3917" w14:paraId="4FABFB00"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1609E9CA" w14:textId="77777777" w:rsidR="005B3F1E" w:rsidRPr="002D3917" w:rsidRDefault="005B3F1E" w:rsidP="00006B9A">
            <w:pPr>
              <w:pStyle w:val="TAL"/>
              <w:rPr>
                <w:szCs w:val="22"/>
                <w:lang w:eastAsia="sv-SE"/>
              </w:rPr>
            </w:pPr>
            <w:r w:rsidRPr="002D3917">
              <w:rPr>
                <w:b/>
                <w:i/>
                <w:szCs w:val="22"/>
                <w:lang w:eastAsia="sv-SE"/>
              </w:rPr>
              <w:t>reportSlotConfig</w:t>
            </w:r>
          </w:p>
          <w:p w14:paraId="155A98FE" w14:textId="77777777" w:rsidR="005B3F1E" w:rsidRPr="002D3917" w:rsidRDefault="005B3F1E" w:rsidP="00006B9A">
            <w:pPr>
              <w:pStyle w:val="TAL"/>
              <w:rPr>
                <w:szCs w:val="22"/>
                <w:lang w:eastAsia="sv-SE"/>
              </w:rPr>
            </w:pPr>
            <w:r w:rsidRPr="002D3917">
              <w:rPr>
                <w:szCs w:val="22"/>
                <w:lang w:eastAsia="sv-SE"/>
              </w:rPr>
              <w:t xml:space="preserve">Periodicity and slot offset (see TS 38.214 [19], clause 5.2.1.4). If the field </w:t>
            </w:r>
            <w:r w:rsidRPr="002D3917">
              <w:rPr>
                <w:i/>
                <w:szCs w:val="22"/>
                <w:lang w:eastAsia="sv-SE"/>
              </w:rPr>
              <w:t>reportSlotConfig-v1530</w:t>
            </w:r>
            <w:r w:rsidRPr="002D3917">
              <w:rPr>
                <w:szCs w:val="22"/>
                <w:lang w:eastAsia="sv-SE"/>
              </w:rPr>
              <w:t xml:space="preserve"> is present, the UE shall ignore the value provided in </w:t>
            </w:r>
            <w:r w:rsidRPr="002D3917">
              <w:rPr>
                <w:i/>
                <w:lang w:eastAsia="sv-SE"/>
              </w:rPr>
              <w:t xml:space="preserve">reportSlotConfig </w:t>
            </w:r>
            <w:r w:rsidRPr="002D3917">
              <w:rPr>
                <w:lang w:eastAsia="sv-SE"/>
              </w:rPr>
              <w:t>(without suffix</w:t>
            </w:r>
            <w:r w:rsidRPr="002D3917">
              <w:rPr>
                <w:szCs w:val="22"/>
                <w:lang w:eastAsia="sv-SE"/>
              </w:rPr>
              <w:t>).</w:t>
            </w:r>
          </w:p>
        </w:tc>
      </w:tr>
      <w:tr w:rsidR="005B3F1E" w:rsidRPr="002D3917" w14:paraId="2C1B1C74"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13C907B8" w14:textId="77777777" w:rsidR="005B3F1E" w:rsidRPr="002D3917" w:rsidRDefault="005B3F1E" w:rsidP="00006B9A">
            <w:pPr>
              <w:pStyle w:val="TAL"/>
              <w:rPr>
                <w:szCs w:val="22"/>
                <w:lang w:eastAsia="sv-SE"/>
              </w:rPr>
            </w:pPr>
            <w:r w:rsidRPr="002D3917">
              <w:rPr>
                <w:b/>
                <w:i/>
                <w:szCs w:val="22"/>
                <w:lang w:eastAsia="sv-SE"/>
              </w:rPr>
              <w:lastRenderedPageBreak/>
              <w:t>reportSlotOffsetList, reportSlotOffsetListDCI-0-1</w:t>
            </w:r>
            <w:r w:rsidRPr="002D3917">
              <w:rPr>
                <w:szCs w:val="22"/>
                <w:lang w:eastAsia="zh-CN"/>
              </w:rPr>
              <w:t xml:space="preserve">, </w:t>
            </w:r>
            <w:r w:rsidRPr="002D3917">
              <w:rPr>
                <w:b/>
                <w:i/>
                <w:szCs w:val="22"/>
                <w:lang w:eastAsia="sv-SE"/>
              </w:rPr>
              <w:t>reportSlotOffsetListDCI-0-2</w:t>
            </w:r>
          </w:p>
          <w:p w14:paraId="2239D3B8" w14:textId="77777777" w:rsidR="005B3F1E" w:rsidRPr="002D3917" w:rsidRDefault="005B3F1E" w:rsidP="00006B9A">
            <w:pPr>
              <w:pStyle w:val="TAL"/>
              <w:rPr>
                <w:szCs w:val="22"/>
                <w:lang w:eastAsia="sv-SE"/>
              </w:rPr>
            </w:pPr>
            <w:r w:rsidRPr="002D3917">
              <w:rPr>
                <w:szCs w:val="22"/>
                <w:lang w:eastAsia="sv-SE"/>
              </w:rPr>
              <w:t xml:space="preserve">Timing offset Y for semi persistent reporting using PUSCH. This field lists the allowed offset values. This list must have the same number of entries as the </w:t>
            </w:r>
            <w:r w:rsidRPr="002D3917">
              <w:rPr>
                <w:i/>
                <w:szCs w:val="22"/>
                <w:lang w:eastAsia="sv-SE"/>
              </w:rPr>
              <w:t>pusch-TimeDomainAllocationList</w:t>
            </w:r>
            <w:r w:rsidRPr="002D3917">
              <w:rPr>
                <w:szCs w:val="22"/>
                <w:lang w:eastAsia="sv-SE"/>
              </w:rPr>
              <w:t xml:space="preserve"> in </w:t>
            </w:r>
            <w:r w:rsidRPr="002D3917">
              <w:rPr>
                <w:i/>
                <w:szCs w:val="22"/>
                <w:lang w:eastAsia="sv-SE"/>
              </w:rPr>
              <w:t>PUSCH-Config</w:t>
            </w:r>
            <w:r w:rsidRPr="002D39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F7C0453" w14:textId="77777777" w:rsidR="005B3F1E" w:rsidRPr="002D3917" w:rsidRDefault="005B3F1E" w:rsidP="00006B9A">
            <w:pPr>
              <w:pStyle w:val="TAL"/>
              <w:rPr>
                <w:szCs w:val="22"/>
                <w:lang w:eastAsia="sv-SE"/>
              </w:rPr>
            </w:pPr>
            <w:r w:rsidRPr="002D3917">
              <w:rPr>
                <w:szCs w:val="22"/>
                <w:lang w:eastAsia="sv-SE"/>
              </w:rPr>
              <w:t xml:space="preserve">Timing offset Y for aperiodic reporting using PUSCH. This field lists the allowed offset values. This list must have the same number of entries as the </w:t>
            </w:r>
            <w:r w:rsidRPr="002D3917">
              <w:rPr>
                <w:i/>
                <w:szCs w:val="22"/>
                <w:lang w:eastAsia="sv-SE"/>
              </w:rPr>
              <w:t>pusch-TimeDomainAllocationList</w:t>
            </w:r>
            <w:r w:rsidRPr="002D3917">
              <w:rPr>
                <w:szCs w:val="22"/>
                <w:lang w:eastAsia="sv-SE"/>
              </w:rPr>
              <w:t xml:space="preserve"> in </w:t>
            </w:r>
            <w:r w:rsidRPr="002D3917">
              <w:rPr>
                <w:i/>
                <w:szCs w:val="22"/>
                <w:lang w:eastAsia="sv-SE"/>
              </w:rPr>
              <w:t>PUSCH-Config</w:t>
            </w:r>
            <w:r w:rsidRPr="002D39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73BEACC1" w14:textId="77777777" w:rsidR="005B3F1E" w:rsidRPr="002D3917" w:rsidRDefault="005B3F1E" w:rsidP="00006B9A">
            <w:pPr>
              <w:pStyle w:val="TAL"/>
              <w:rPr>
                <w:szCs w:val="22"/>
                <w:lang w:eastAsia="sv-SE"/>
              </w:rPr>
            </w:pPr>
            <w:r w:rsidRPr="002D3917">
              <w:rPr>
                <w:szCs w:val="22"/>
                <w:lang w:eastAsia="sv-SE"/>
              </w:rPr>
              <w:t xml:space="preserve">The field </w:t>
            </w:r>
            <w:r w:rsidRPr="002D3917">
              <w:rPr>
                <w:i/>
                <w:szCs w:val="22"/>
                <w:lang w:eastAsia="sv-SE"/>
              </w:rPr>
              <w:t>reportSlotOffsetListDCI-0-1</w:t>
            </w:r>
            <w:r w:rsidRPr="002D3917">
              <w:rPr>
                <w:szCs w:val="22"/>
                <w:lang w:eastAsia="sv-SE"/>
              </w:rPr>
              <w:t xml:space="preserve"> </w:t>
            </w:r>
            <w:r w:rsidRPr="002D3917">
              <w:rPr>
                <w:szCs w:val="22"/>
              </w:rPr>
              <w:t>applies</w:t>
            </w:r>
            <w:r w:rsidRPr="002D3917">
              <w:rPr>
                <w:szCs w:val="22"/>
                <w:lang w:eastAsia="sv-SE"/>
              </w:rPr>
              <w:t xml:space="preserve"> to DCI format 0_1 and the field </w:t>
            </w:r>
            <w:r w:rsidRPr="002D3917">
              <w:rPr>
                <w:i/>
                <w:szCs w:val="22"/>
                <w:lang w:eastAsia="sv-SE"/>
              </w:rPr>
              <w:t>reportSlotOffsetListDCI-0-2</w:t>
            </w:r>
            <w:r w:rsidRPr="002D3917">
              <w:rPr>
                <w:szCs w:val="22"/>
                <w:lang w:eastAsia="sv-SE"/>
              </w:rPr>
              <w:t xml:space="preserve"> </w:t>
            </w:r>
            <w:r w:rsidRPr="002D3917">
              <w:rPr>
                <w:szCs w:val="22"/>
              </w:rPr>
              <w:t>applies</w:t>
            </w:r>
            <w:r w:rsidRPr="002D3917">
              <w:rPr>
                <w:szCs w:val="22"/>
                <w:lang w:eastAsia="sv-SE"/>
              </w:rPr>
              <w:t xml:space="preserve"> to DCI format 0_2 (see TS 38.214 [19], clause 6.1.2.1).</w:t>
            </w:r>
          </w:p>
          <w:p w14:paraId="74F668B0" w14:textId="77777777" w:rsidR="005B3F1E" w:rsidRPr="002D3917" w:rsidRDefault="005B3F1E" w:rsidP="00006B9A">
            <w:pPr>
              <w:pStyle w:val="TAL"/>
              <w:rPr>
                <w:szCs w:val="22"/>
                <w:lang w:eastAsia="sv-SE"/>
              </w:rPr>
            </w:pPr>
            <w:r w:rsidRPr="002D3917">
              <w:rPr>
                <w:szCs w:val="22"/>
                <w:lang w:eastAsia="sv-SE"/>
              </w:rPr>
              <w:t>The fields</w:t>
            </w:r>
            <w:r w:rsidRPr="002D3917">
              <w:rPr>
                <w:i/>
                <w:iCs/>
                <w:szCs w:val="22"/>
                <w:lang w:eastAsia="sv-SE"/>
              </w:rPr>
              <w:t xml:space="preserve"> </w:t>
            </w:r>
            <w:r w:rsidRPr="002D3917">
              <w:rPr>
                <w:i/>
                <w:iCs/>
              </w:rPr>
              <w:t>reportSlotOffsetList-r17</w:t>
            </w:r>
            <w:r w:rsidRPr="002D3917">
              <w:t xml:space="preserve">, </w:t>
            </w:r>
            <w:r w:rsidRPr="002D3917">
              <w:rPr>
                <w:i/>
                <w:iCs/>
              </w:rPr>
              <w:t>reportSlotOffsetListDCI-0-1-r17</w:t>
            </w:r>
            <w:r w:rsidRPr="002D3917">
              <w:t xml:space="preserve"> and </w:t>
            </w:r>
            <w:r w:rsidRPr="002D3917">
              <w:rPr>
                <w:i/>
                <w:iCs/>
              </w:rPr>
              <w:t>reportSlotOffsetListDCI-0-2-r17</w:t>
            </w:r>
            <w:r w:rsidRPr="002D3917">
              <w:t xml:space="preserve"> are</w:t>
            </w:r>
            <w:r w:rsidRPr="002D3917">
              <w:rPr>
                <w:szCs w:val="22"/>
                <w:lang w:eastAsia="sv-SE"/>
              </w:rPr>
              <w:t xml:space="preserve"> only applicable for SCS 480 kHz and 960 kHz and if they are configured, the UE shall ignore the fields</w:t>
            </w:r>
            <w:r w:rsidRPr="002D3917">
              <w:rPr>
                <w:i/>
                <w:iCs/>
                <w:szCs w:val="22"/>
                <w:lang w:eastAsia="sv-SE"/>
              </w:rPr>
              <w:t xml:space="preserve"> </w:t>
            </w:r>
            <w:r w:rsidRPr="002D3917">
              <w:rPr>
                <w:i/>
                <w:iCs/>
              </w:rPr>
              <w:t xml:space="preserve">reportSlotOffsetList </w:t>
            </w:r>
            <w:r w:rsidRPr="002D3917">
              <w:rPr>
                <w:szCs w:val="22"/>
                <w:lang w:eastAsia="sv-SE"/>
              </w:rPr>
              <w:t>(without suffix)</w:t>
            </w:r>
            <w:r w:rsidRPr="002D3917">
              <w:t xml:space="preserve">, </w:t>
            </w:r>
            <w:r w:rsidRPr="002D3917">
              <w:rPr>
                <w:i/>
                <w:iCs/>
              </w:rPr>
              <w:t xml:space="preserve">reportSlotOffsetListDCI-0-1 </w:t>
            </w:r>
            <w:r w:rsidRPr="002D3917">
              <w:rPr>
                <w:szCs w:val="22"/>
                <w:lang w:eastAsia="sv-SE"/>
              </w:rPr>
              <w:t>(without suffix)</w:t>
            </w:r>
            <w:r w:rsidRPr="002D3917">
              <w:rPr>
                <w:rFonts w:cs="Arial"/>
                <w:szCs w:val="18"/>
                <w:lang w:eastAsia="sv-SE"/>
              </w:rPr>
              <w:t xml:space="preserve"> </w:t>
            </w:r>
            <w:r w:rsidRPr="002D3917">
              <w:t xml:space="preserve">and </w:t>
            </w:r>
            <w:r w:rsidRPr="002D3917">
              <w:rPr>
                <w:i/>
                <w:iCs/>
              </w:rPr>
              <w:t>reportSlotOffsetListDCI-0-2</w:t>
            </w:r>
            <w:r w:rsidRPr="002D3917">
              <w:t xml:space="preserve"> </w:t>
            </w:r>
            <w:r w:rsidRPr="002D3917">
              <w:rPr>
                <w:szCs w:val="22"/>
                <w:lang w:eastAsia="sv-SE"/>
              </w:rPr>
              <w:t>(without suffix)</w:t>
            </w:r>
            <w:r w:rsidRPr="002D3917">
              <w:rPr>
                <w:rFonts w:cs="Arial"/>
                <w:szCs w:val="18"/>
                <w:lang w:eastAsia="sv-SE"/>
              </w:rPr>
              <w:t xml:space="preserve"> for SCS 480 kHz and 960 kHz</w:t>
            </w:r>
            <w:r w:rsidRPr="002D3917">
              <w:rPr>
                <w:szCs w:val="22"/>
                <w:lang w:eastAsia="sv-SE"/>
              </w:rPr>
              <w:t>.</w:t>
            </w:r>
          </w:p>
        </w:tc>
      </w:tr>
      <w:tr w:rsidR="005B3F1E" w:rsidRPr="002D3917" w14:paraId="1B82AE91"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271F5300" w14:textId="77777777" w:rsidR="005B3F1E" w:rsidRPr="002D3917" w:rsidRDefault="005B3F1E" w:rsidP="00006B9A">
            <w:pPr>
              <w:pStyle w:val="TAL"/>
              <w:rPr>
                <w:szCs w:val="22"/>
                <w:lang w:eastAsia="sv-SE"/>
              </w:rPr>
            </w:pPr>
            <w:r w:rsidRPr="002D3917">
              <w:rPr>
                <w:b/>
                <w:i/>
                <w:szCs w:val="22"/>
                <w:lang w:eastAsia="sv-SE"/>
              </w:rPr>
              <w:t>resourcesForChannelMeasurement</w:t>
            </w:r>
          </w:p>
          <w:p w14:paraId="77BFFE10" w14:textId="77777777" w:rsidR="005B3F1E" w:rsidRPr="002D3917" w:rsidRDefault="005B3F1E" w:rsidP="00006B9A">
            <w:pPr>
              <w:pStyle w:val="TAL"/>
              <w:rPr>
                <w:szCs w:val="22"/>
                <w:lang w:eastAsia="sv-SE"/>
              </w:rPr>
            </w:pPr>
            <w:r w:rsidRPr="002D3917">
              <w:rPr>
                <w:szCs w:val="22"/>
                <w:lang w:eastAsia="sv-SE"/>
              </w:rPr>
              <w:t xml:space="preserve">Resources for channel measurement. </w:t>
            </w:r>
            <w:r w:rsidRPr="002D3917">
              <w:rPr>
                <w:i/>
                <w:lang w:eastAsia="sv-SE"/>
              </w:rPr>
              <w:t>csi-ResourceConfigId</w:t>
            </w:r>
            <w:r w:rsidRPr="002D3917">
              <w:rPr>
                <w:szCs w:val="22"/>
                <w:lang w:eastAsia="sv-SE"/>
              </w:rPr>
              <w:t xml:space="preserve"> of a </w:t>
            </w:r>
            <w:r w:rsidRPr="002D3917">
              <w:rPr>
                <w:i/>
                <w:lang w:eastAsia="sv-SE"/>
              </w:rPr>
              <w:t>CSI-ResourceConfig</w:t>
            </w:r>
            <w:r w:rsidRPr="002D3917">
              <w:rPr>
                <w:szCs w:val="22"/>
                <w:lang w:eastAsia="sv-SE"/>
              </w:rPr>
              <w:t xml:space="preserve"> included in the configuration of the serving cell indicated with the field "carrier" above. The </w:t>
            </w:r>
            <w:r w:rsidRPr="002D3917">
              <w:rPr>
                <w:i/>
                <w:lang w:eastAsia="sv-SE"/>
              </w:rPr>
              <w:t>CSI-ResourceConfig</w:t>
            </w:r>
            <w:r w:rsidRPr="002D3917">
              <w:rPr>
                <w:szCs w:val="22"/>
                <w:lang w:eastAsia="sv-SE"/>
              </w:rPr>
              <w:t xml:space="preserve"> indicated here contains only NZP-CSI-RS resources and/or SSB resources. This </w:t>
            </w:r>
            <w:r w:rsidRPr="002D3917">
              <w:rPr>
                <w:i/>
                <w:lang w:eastAsia="sv-SE"/>
              </w:rPr>
              <w:t>CSI-ReportConfig</w:t>
            </w:r>
            <w:r w:rsidRPr="002D3917">
              <w:rPr>
                <w:szCs w:val="22"/>
                <w:lang w:eastAsia="sv-SE"/>
              </w:rPr>
              <w:t xml:space="preserve"> is associated with the DL BWP indicated by </w:t>
            </w:r>
            <w:r w:rsidRPr="002D3917">
              <w:rPr>
                <w:i/>
                <w:lang w:eastAsia="sv-SE"/>
              </w:rPr>
              <w:t>bwp-Id</w:t>
            </w:r>
            <w:r w:rsidRPr="002D3917">
              <w:rPr>
                <w:szCs w:val="22"/>
                <w:lang w:eastAsia="sv-SE"/>
              </w:rPr>
              <w:t xml:space="preserve"> in that </w:t>
            </w:r>
            <w:r w:rsidRPr="002D3917">
              <w:rPr>
                <w:i/>
                <w:lang w:eastAsia="sv-SE"/>
              </w:rPr>
              <w:t>CSI-ResourceConfig</w:t>
            </w:r>
            <w:r w:rsidRPr="002D3917">
              <w:rPr>
                <w:szCs w:val="22"/>
                <w:lang w:eastAsia="sv-SE"/>
              </w:rPr>
              <w:t>.</w:t>
            </w:r>
          </w:p>
        </w:tc>
      </w:tr>
      <w:tr w:rsidR="005B3F1E" w:rsidRPr="002D3917" w14:paraId="4BD2C876" w14:textId="77777777" w:rsidTr="00006B9A">
        <w:tc>
          <w:tcPr>
            <w:tcW w:w="14175" w:type="dxa"/>
            <w:tcBorders>
              <w:top w:val="single" w:sz="4" w:space="0" w:color="auto"/>
              <w:left w:val="single" w:sz="4" w:space="0" w:color="auto"/>
              <w:bottom w:val="single" w:sz="4" w:space="0" w:color="auto"/>
              <w:right w:val="single" w:sz="4" w:space="0" w:color="auto"/>
            </w:tcBorders>
          </w:tcPr>
          <w:p w14:paraId="7F6FA2CD" w14:textId="77777777" w:rsidR="005B3F1E" w:rsidRPr="002D3917" w:rsidRDefault="005B3F1E" w:rsidP="00006B9A">
            <w:pPr>
              <w:pStyle w:val="TAL"/>
              <w:rPr>
                <w:b/>
                <w:i/>
                <w:szCs w:val="22"/>
                <w:lang w:eastAsia="sv-SE"/>
              </w:rPr>
            </w:pPr>
            <w:r w:rsidRPr="002D3917">
              <w:rPr>
                <w:b/>
                <w:i/>
                <w:szCs w:val="22"/>
                <w:lang w:eastAsia="sv-SE"/>
              </w:rPr>
              <w:t>sharedCMR</w:t>
            </w:r>
          </w:p>
          <w:p w14:paraId="78C5802A" w14:textId="77777777" w:rsidR="005B3F1E" w:rsidRPr="002D3917" w:rsidRDefault="005B3F1E" w:rsidP="00006B9A">
            <w:pPr>
              <w:pStyle w:val="TAL"/>
              <w:rPr>
                <w:bCs/>
                <w:iCs/>
                <w:szCs w:val="22"/>
                <w:lang w:eastAsia="sv-SE"/>
              </w:rPr>
            </w:pPr>
            <w:r w:rsidRPr="002D3917">
              <w:rPr>
                <w:bCs/>
                <w:iCs/>
                <w:szCs w:val="22"/>
                <w:lang w:eastAsia="sv-SE"/>
              </w:rPr>
              <w:t xml:space="preserve">Enables sharing of channel measurement resources between different CSI measurement hypotheses when (1) </w:t>
            </w:r>
            <w:r w:rsidRPr="002D3917">
              <w:rPr>
                <w:bCs/>
                <w:i/>
                <w:szCs w:val="22"/>
                <w:lang w:eastAsia="sv-SE"/>
              </w:rPr>
              <w:t>csi-ReportMode</w:t>
            </w:r>
            <w:r w:rsidRPr="002D3917">
              <w:rPr>
                <w:bCs/>
                <w:iCs/>
                <w:szCs w:val="22"/>
                <w:lang w:eastAsia="sv-SE"/>
              </w:rPr>
              <w:t xml:space="preserve"> is set to 'Mode1' and </w:t>
            </w:r>
            <w:r w:rsidRPr="002D3917">
              <w:rPr>
                <w:bCs/>
                <w:i/>
                <w:szCs w:val="22"/>
                <w:lang w:eastAsia="sv-SE"/>
              </w:rPr>
              <w:t>numberOfSingleTRP-CSI-Mode1</w:t>
            </w:r>
            <w:r w:rsidRPr="002D3917">
              <w:rPr>
                <w:bCs/>
                <w:iCs/>
                <w:szCs w:val="22"/>
                <w:lang w:eastAsia="sv-SE"/>
              </w:rPr>
              <w:t xml:space="preserve"> is set to 1 or 2; or (2) </w:t>
            </w:r>
            <w:r w:rsidRPr="002D3917">
              <w:rPr>
                <w:bCs/>
                <w:i/>
                <w:szCs w:val="22"/>
                <w:lang w:eastAsia="sv-SE"/>
              </w:rPr>
              <w:t>csi-ReportMode</w:t>
            </w:r>
            <w:r w:rsidRPr="002D3917">
              <w:rPr>
                <w:bCs/>
                <w:iCs/>
                <w:szCs w:val="22"/>
                <w:lang w:eastAsia="sv-SE"/>
              </w:rPr>
              <w:t xml:space="preserve"> is set to 'Mode2' (see TS 38.214 [19], clause 5.2.1.4.2).</w:t>
            </w:r>
          </w:p>
        </w:tc>
      </w:tr>
      <w:tr w:rsidR="005B3F1E" w:rsidRPr="002D3917" w14:paraId="24DB46D6"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706144C9" w14:textId="77777777" w:rsidR="005B3F1E" w:rsidRPr="002D3917" w:rsidRDefault="005B3F1E" w:rsidP="00006B9A">
            <w:pPr>
              <w:pStyle w:val="TAL"/>
              <w:rPr>
                <w:szCs w:val="22"/>
                <w:lang w:eastAsia="sv-SE"/>
              </w:rPr>
            </w:pPr>
            <w:r w:rsidRPr="002D3917">
              <w:rPr>
                <w:b/>
                <w:i/>
                <w:szCs w:val="22"/>
                <w:lang w:eastAsia="sv-SE"/>
              </w:rPr>
              <w:t>subbandSize</w:t>
            </w:r>
          </w:p>
          <w:p w14:paraId="5E98BEC4" w14:textId="77777777" w:rsidR="005B3F1E" w:rsidRPr="002D3917" w:rsidRDefault="005B3F1E" w:rsidP="00006B9A">
            <w:pPr>
              <w:pStyle w:val="TAL"/>
              <w:rPr>
                <w:szCs w:val="22"/>
                <w:lang w:eastAsia="sv-SE"/>
              </w:rPr>
            </w:pPr>
            <w:r w:rsidRPr="002D3917">
              <w:rPr>
                <w:szCs w:val="22"/>
                <w:lang w:eastAsia="sv-SE"/>
              </w:rPr>
              <w:t>Indicates one out of two possible BWP-dependent values for the subband size as indicated in TS 38.214 [19], table 5.2.1.4-</w:t>
            </w:r>
            <w:proofErr w:type="gramStart"/>
            <w:r w:rsidRPr="002D3917">
              <w:rPr>
                <w:szCs w:val="22"/>
                <w:lang w:eastAsia="sv-SE"/>
              </w:rPr>
              <w:t>2 .</w:t>
            </w:r>
            <w:proofErr w:type="gramEnd"/>
            <w:r w:rsidRPr="002D3917">
              <w:rPr>
                <w:szCs w:val="22"/>
                <w:lang w:eastAsia="sv-SE"/>
              </w:rPr>
              <w:t xml:space="preserve"> If </w:t>
            </w:r>
            <w:r w:rsidRPr="002D3917">
              <w:rPr>
                <w:i/>
                <w:szCs w:val="22"/>
                <w:lang w:eastAsia="sv-SE"/>
              </w:rPr>
              <w:t>csi-ReportingBand</w:t>
            </w:r>
            <w:r w:rsidRPr="002D3917">
              <w:rPr>
                <w:szCs w:val="22"/>
                <w:lang w:eastAsia="sv-SE"/>
              </w:rPr>
              <w:t xml:space="preserve"> is absent, the UE shall ignore this field.</w:t>
            </w:r>
          </w:p>
        </w:tc>
      </w:tr>
      <w:tr w:rsidR="005B3F1E" w:rsidRPr="002D3917" w14:paraId="28C7A3E8" w14:textId="77777777" w:rsidTr="00006B9A">
        <w:tc>
          <w:tcPr>
            <w:tcW w:w="0" w:type="auto"/>
            <w:tcBorders>
              <w:top w:val="single" w:sz="4" w:space="0" w:color="auto"/>
              <w:left w:val="single" w:sz="4" w:space="0" w:color="auto"/>
              <w:bottom w:val="single" w:sz="4" w:space="0" w:color="auto"/>
              <w:right w:val="single" w:sz="4" w:space="0" w:color="auto"/>
            </w:tcBorders>
            <w:hideMark/>
          </w:tcPr>
          <w:p w14:paraId="0B394D39" w14:textId="77777777" w:rsidR="005B3F1E" w:rsidRPr="002D3917" w:rsidRDefault="005B3F1E" w:rsidP="00006B9A">
            <w:pPr>
              <w:pStyle w:val="TAL"/>
              <w:rPr>
                <w:szCs w:val="22"/>
                <w:lang w:eastAsia="sv-SE"/>
              </w:rPr>
            </w:pPr>
            <w:r w:rsidRPr="002D3917">
              <w:rPr>
                <w:b/>
                <w:i/>
                <w:szCs w:val="22"/>
                <w:lang w:eastAsia="sv-SE"/>
              </w:rPr>
              <w:t>timeRestrictionForChannelMeasurements</w:t>
            </w:r>
          </w:p>
          <w:p w14:paraId="30543024" w14:textId="77777777" w:rsidR="005B3F1E" w:rsidRPr="002D3917" w:rsidRDefault="005B3F1E" w:rsidP="00006B9A">
            <w:pPr>
              <w:pStyle w:val="TAL"/>
              <w:rPr>
                <w:szCs w:val="22"/>
                <w:lang w:eastAsia="sv-SE"/>
              </w:rPr>
            </w:pPr>
            <w:r w:rsidRPr="002D3917">
              <w:rPr>
                <w:szCs w:val="22"/>
                <w:lang w:eastAsia="sv-SE"/>
              </w:rPr>
              <w:t>Time domain measurement restriction for the channel (signal) measurements (see TS 38.214 [19], clause 5.2.1.1).</w:t>
            </w:r>
          </w:p>
        </w:tc>
      </w:tr>
      <w:tr w:rsidR="005B3F1E" w:rsidRPr="002D3917" w14:paraId="6D9A3062" w14:textId="77777777" w:rsidTr="00006B9A">
        <w:tc>
          <w:tcPr>
            <w:tcW w:w="14175" w:type="dxa"/>
            <w:tcBorders>
              <w:top w:val="single" w:sz="4" w:space="0" w:color="auto"/>
              <w:left w:val="single" w:sz="4" w:space="0" w:color="auto"/>
              <w:bottom w:val="single" w:sz="4" w:space="0" w:color="auto"/>
              <w:right w:val="single" w:sz="4" w:space="0" w:color="auto"/>
            </w:tcBorders>
            <w:hideMark/>
          </w:tcPr>
          <w:p w14:paraId="0DE7B20F" w14:textId="77777777" w:rsidR="005B3F1E" w:rsidRPr="002D3917" w:rsidRDefault="005B3F1E" w:rsidP="00006B9A">
            <w:pPr>
              <w:pStyle w:val="TAL"/>
              <w:rPr>
                <w:szCs w:val="22"/>
                <w:lang w:eastAsia="sv-SE"/>
              </w:rPr>
            </w:pPr>
            <w:r w:rsidRPr="002D3917">
              <w:rPr>
                <w:b/>
                <w:i/>
                <w:szCs w:val="22"/>
                <w:lang w:eastAsia="sv-SE"/>
              </w:rPr>
              <w:t>timeRestrictionForInterferenceMeasurements</w:t>
            </w:r>
          </w:p>
          <w:p w14:paraId="0CA69476" w14:textId="77777777" w:rsidR="005B3F1E" w:rsidRPr="002D3917" w:rsidRDefault="005B3F1E" w:rsidP="00006B9A">
            <w:pPr>
              <w:pStyle w:val="TAL"/>
              <w:rPr>
                <w:szCs w:val="22"/>
                <w:lang w:eastAsia="sv-SE"/>
              </w:rPr>
            </w:pPr>
            <w:r w:rsidRPr="002D3917">
              <w:rPr>
                <w:szCs w:val="22"/>
                <w:lang w:eastAsia="sv-SE"/>
              </w:rPr>
              <w:t>Time domain measurement restriction for interference measurements (see TS 38.214 [19], clause 5.2.1.1).</w:t>
            </w:r>
          </w:p>
        </w:tc>
      </w:tr>
    </w:tbl>
    <w:p w14:paraId="4F3EFE4F" w14:textId="77777777" w:rsidR="005B3F1E" w:rsidRPr="002D3917" w:rsidRDefault="005B3F1E" w:rsidP="005B3F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3F1E" w:rsidRPr="002D3917" w14:paraId="5C9EB67D"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3EAF0D51" w14:textId="77777777" w:rsidR="005B3F1E" w:rsidRPr="002D3917" w:rsidRDefault="005B3F1E" w:rsidP="00006B9A">
            <w:pPr>
              <w:pStyle w:val="TAH"/>
              <w:rPr>
                <w:szCs w:val="22"/>
                <w:lang w:eastAsia="sv-SE"/>
              </w:rPr>
            </w:pPr>
            <w:r w:rsidRPr="002D3917">
              <w:rPr>
                <w:i/>
                <w:szCs w:val="22"/>
                <w:lang w:eastAsia="sv-SE"/>
              </w:rPr>
              <w:lastRenderedPageBreak/>
              <w:t xml:space="preserve">CSI-ReportSubConfig </w:t>
            </w:r>
            <w:r w:rsidRPr="002D3917">
              <w:rPr>
                <w:szCs w:val="22"/>
                <w:lang w:eastAsia="sv-SE"/>
              </w:rPr>
              <w:t>field descriptions</w:t>
            </w:r>
          </w:p>
        </w:tc>
      </w:tr>
      <w:tr w:rsidR="005B3F1E" w:rsidRPr="002D3917" w14:paraId="179CDB8A" w14:textId="77777777" w:rsidTr="00006B9A">
        <w:tc>
          <w:tcPr>
            <w:tcW w:w="14173" w:type="dxa"/>
            <w:tcBorders>
              <w:top w:val="single" w:sz="4" w:space="0" w:color="auto"/>
              <w:left w:val="single" w:sz="4" w:space="0" w:color="auto"/>
              <w:bottom w:val="single" w:sz="4" w:space="0" w:color="auto"/>
              <w:right w:val="single" w:sz="4" w:space="0" w:color="auto"/>
            </w:tcBorders>
          </w:tcPr>
          <w:p w14:paraId="4FCBBFFD" w14:textId="77777777" w:rsidR="005B3F1E" w:rsidRPr="002D3917" w:rsidRDefault="005B3F1E" w:rsidP="00006B9A">
            <w:pPr>
              <w:pStyle w:val="TAL"/>
              <w:rPr>
                <w:b/>
                <w:i/>
                <w:szCs w:val="22"/>
                <w:lang w:eastAsia="sv-SE"/>
              </w:rPr>
            </w:pPr>
            <w:r w:rsidRPr="002D3917">
              <w:rPr>
                <w:b/>
                <w:i/>
                <w:szCs w:val="22"/>
                <w:lang w:eastAsia="sv-SE"/>
              </w:rPr>
              <w:t>codebookSubConfig</w:t>
            </w:r>
          </w:p>
          <w:p w14:paraId="569119EF" w14:textId="77777777" w:rsidR="005B3F1E" w:rsidRPr="002D3917" w:rsidRDefault="005B3F1E" w:rsidP="00006B9A">
            <w:pPr>
              <w:pStyle w:val="TAL"/>
              <w:rPr>
                <w:szCs w:val="22"/>
                <w:lang w:eastAsia="sv-SE"/>
              </w:rPr>
            </w:pPr>
            <w:r w:rsidRPr="002D3917">
              <w:rPr>
                <w:szCs w:val="22"/>
                <w:lang w:eastAsia="sv-SE"/>
              </w:rPr>
              <w:t xml:space="preserve">Applicable codebook parameters for the ports indicated by </w:t>
            </w:r>
            <w:r w:rsidRPr="002D3917">
              <w:rPr>
                <w:i/>
                <w:szCs w:val="22"/>
                <w:lang w:eastAsia="sv-SE"/>
              </w:rPr>
              <w:t>portSubsetIndicator</w:t>
            </w:r>
            <w:r w:rsidRPr="002D3917">
              <w:rPr>
                <w:szCs w:val="22"/>
                <w:lang w:eastAsia="sv-SE"/>
              </w:rPr>
              <w:t xml:space="preserve">. Applicable value ranges for codebook subset restriction, rank restriction, N1, N2, and Ng and twoTX-CodebookSubsetRestriction follow existing specification according to the </w:t>
            </w:r>
            <w:r w:rsidRPr="002D3917">
              <w:rPr>
                <w:i/>
                <w:szCs w:val="22"/>
                <w:lang w:eastAsia="sv-SE"/>
              </w:rPr>
              <w:t>codebookConfig</w:t>
            </w:r>
            <w:r w:rsidRPr="002D3917">
              <w:rPr>
                <w:szCs w:val="22"/>
                <w:lang w:eastAsia="sv-SE"/>
              </w:rPr>
              <w:t xml:space="preserve"> configured within the </w:t>
            </w:r>
            <w:r w:rsidRPr="002D3917">
              <w:rPr>
                <w:i/>
                <w:szCs w:val="22"/>
                <w:lang w:eastAsia="sv-SE"/>
              </w:rPr>
              <w:t>CSI-</w:t>
            </w:r>
            <w:proofErr w:type="gramStart"/>
            <w:r w:rsidRPr="002D3917">
              <w:rPr>
                <w:i/>
                <w:szCs w:val="22"/>
                <w:lang w:eastAsia="sv-SE"/>
              </w:rPr>
              <w:t>ReportConfig</w:t>
            </w:r>
            <w:r w:rsidRPr="002D3917">
              <w:rPr>
                <w:szCs w:val="22"/>
                <w:lang w:eastAsia="sv-SE"/>
              </w:rPr>
              <w:t>, and</w:t>
            </w:r>
            <w:proofErr w:type="gramEnd"/>
            <w:r w:rsidRPr="002D3917">
              <w:rPr>
                <w:szCs w:val="22"/>
                <w:lang w:eastAsia="sv-SE"/>
              </w:rPr>
              <w:t xml:space="preserve"> apply for the number of ports determined by </w:t>
            </w:r>
            <w:r w:rsidRPr="002D3917">
              <w:rPr>
                <w:i/>
                <w:szCs w:val="22"/>
                <w:lang w:eastAsia="sv-SE"/>
              </w:rPr>
              <w:t>portSubsetIndicator</w:t>
            </w:r>
            <w:r w:rsidRPr="002D3917">
              <w:rPr>
                <w:szCs w:val="22"/>
                <w:lang w:eastAsia="sv-SE"/>
              </w:rPr>
              <w:t xml:space="preserve"> (see TS 38.214 [19], clause 5.2.1.4.2). In this field, the network always sets the </w:t>
            </w:r>
            <w:r w:rsidRPr="002D3917">
              <w:rPr>
                <w:i/>
                <w:szCs w:val="22"/>
                <w:lang w:eastAsia="sv-SE"/>
              </w:rPr>
              <w:t>codebookType</w:t>
            </w:r>
            <w:r w:rsidRPr="002D3917">
              <w:rPr>
                <w:szCs w:val="22"/>
                <w:lang w:eastAsia="sv-SE"/>
              </w:rPr>
              <w:t xml:space="preserve"> to </w:t>
            </w:r>
            <w:r w:rsidRPr="002D3917">
              <w:rPr>
                <w:i/>
                <w:szCs w:val="22"/>
                <w:lang w:eastAsia="sv-SE"/>
              </w:rPr>
              <w:t>type1</w:t>
            </w:r>
            <w:r w:rsidRPr="002D3917">
              <w:rPr>
                <w:szCs w:val="22"/>
                <w:lang w:eastAsia="sv-SE"/>
              </w:rPr>
              <w:t xml:space="preserve">. </w:t>
            </w:r>
            <w:r w:rsidRPr="002D3917">
              <w:rPr>
                <w:lang w:eastAsia="sv-SE"/>
              </w:rPr>
              <w:t xml:space="preserve">When </w:t>
            </w:r>
            <w:r w:rsidRPr="002D3917">
              <w:rPr>
                <w:i/>
                <w:iCs/>
                <w:lang w:eastAsia="sv-SE"/>
              </w:rPr>
              <w:t>reportQuantity</w:t>
            </w:r>
            <w:r w:rsidRPr="002D3917">
              <w:rPr>
                <w:lang w:eastAsia="sv-SE"/>
              </w:rPr>
              <w:t xml:space="preserve"> is set to </w:t>
            </w:r>
            <w:r w:rsidRPr="002D3917">
              <w:rPr>
                <w:i/>
                <w:iCs/>
                <w:lang w:eastAsia="sv-SE"/>
              </w:rPr>
              <w:t>'cri-RI-i1-CQI'</w:t>
            </w:r>
            <w:r w:rsidRPr="002D3917">
              <w:rPr>
                <w:lang w:eastAsia="sv-SE"/>
              </w:rPr>
              <w:t xml:space="preserve">, the parameter </w:t>
            </w:r>
            <w:r w:rsidRPr="002D3917">
              <w:rPr>
                <w:i/>
                <w:iCs/>
                <w:lang w:eastAsia="sv-SE"/>
              </w:rPr>
              <w:t>typeISinglePanel-codebookSubsetRestriction-i2</w:t>
            </w:r>
            <w:r w:rsidRPr="002D3917">
              <w:rPr>
                <w:lang w:eastAsia="sv-SE"/>
              </w:rPr>
              <w:t xml:space="preserve"> is mandatory to be configured in the </w:t>
            </w:r>
            <w:r w:rsidRPr="002D3917">
              <w:rPr>
                <w:i/>
                <w:iCs/>
                <w:lang w:eastAsia="sv-SE"/>
              </w:rPr>
              <w:t>codebookSubConfig</w:t>
            </w:r>
            <w:r w:rsidRPr="002D3917">
              <w:rPr>
                <w:lang w:eastAsia="sv-SE"/>
              </w:rPr>
              <w:t xml:space="preserve"> for each sub-configuration that includes </w:t>
            </w:r>
            <w:r w:rsidRPr="002D3917">
              <w:rPr>
                <w:i/>
                <w:iCs/>
                <w:lang w:eastAsia="sv-SE"/>
              </w:rPr>
              <w:t>portSubsetIndicator</w:t>
            </w:r>
            <w:r w:rsidRPr="002D3917">
              <w:rPr>
                <w:lang w:eastAsia="sv-SE"/>
              </w:rPr>
              <w:t>.</w:t>
            </w:r>
          </w:p>
        </w:tc>
      </w:tr>
      <w:tr w:rsidR="005B3F1E" w:rsidRPr="002D3917" w14:paraId="5466039F" w14:textId="77777777" w:rsidTr="00006B9A">
        <w:tc>
          <w:tcPr>
            <w:tcW w:w="14173" w:type="dxa"/>
            <w:tcBorders>
              <w:top w:val="single" w:sz="4" w:space="0" w:color="auto"/>
              <w:left w:val="single" w:sz="4" w:space="0" w:color="auto"/>
              <w:bottom w:val="single" w:sz="4" w:space="0" w:color="auto"/>
              <w:right w:val="single" w:sz="4" w:space="0" w:color="auto"/>
            </w:tcBorders>
          </w:tcPr>
          <w:p w14:paraId="779EFE51" w14:textId="77777777" w:rsidR="005B3F1E" w:rsidRPr="002D3917" w:rsidRDefault="005B3F1E" w:rsidP="00006B9A">
            <w:pPr>
              <w:pStyle w:val="TAL"/>
              <w:rPr>
                <w:b/>
                <w:bCs/>
                <w:i/>
                <w:iCs/>
              </w:rPr>
            </w:pPr>
            <w:r w:rsidRPr="002D3917">
              <w:rPr>
                <w:b/>
                <w:bCs/>
                <w:i/>
                <w:iCs/>
              </w:rPr>
              <w:t>non-PMI-PortIndication</w:t>
            </w:r>
          </w:p>
          <w:p w14:paraId="298F6AAE" w14:textId="77777777" w:rsidR="005B3F1E" w:rsidRPr="002D3917" w:rsidRDefault="005B3F1E" w:rsidP="00006B9A">
            <w:pPr>
              <w:spacing w:after="0"/>
              <w:contextualSpacing/>
              <w:rPr>
                <w:rFonts w:ascii="Arial" w:hAnsi="Arial" w:cs="Arial"/>
                <w:sz w:val="18"/>
                <w:szCs w:val="18"/>
              </w:rPr>
            </w:pPr>
            <w:r w:rsidRPr="002D3917">
              <w:rPr>
                <w:rFonts w:ascii="Arial" w:hAnsi="Arial" w:cs="Arial"/>
                <w:sz w:val="18"/>
                <w:szCs w:val="18"/>
              </w:rPr>
              <w:t xml:space="preserve">Port indication for RI/CQI calculation applicable only for non-PMI feedback. The field shall be configured only if the </w:t>
            </w:r>
            <w:r w:rsidRPr="002D3917">
              <w:rPr>
                <w:rFonts w:ascii="Arial" w:hAnsi="Arial" w:cs="Arial"/>
                <w:i/>
                <w:sz w:val="18"/>
                <w:szCs w:val="18"/>
              </w:rPr>
              <w:t>portSubsetIndicator-r18</w:t>
            </w:r>
            <w:r w:rsidRPr="002D3917">
              <w:rPr>
                <w:rFonts w:ascii="Arial" w:hAnsi="Arial" w:cs="Arial"/>
                <w:sz w:val="18"/>
                <w:szCs w:val="18"/>
              </w:rPr>
              <w:t xml:space="preserve"> is configured.</w:t>
            </w:r>
          </w:p>
          <w:p w14:paraId="7DFC556C" w14:textId="77777777" w:rsidR="005B3F1E" w:rsidRPr="002D3917" w:rsidRDefault="005B3F1E" w:rsidP="00006B9A">
            <w:pPr>
              <w:pStyle w:val="TAL"/>
              <w:rPr>
                <w:b/>
                <w:i/>
                <w:szCs w:val="22"/>
                <w:lang w:eastAsia="sv-SE"/>
              </w:rPr>
            </w:pPr>
            <w:r w:rsidRPr="002D3917">
              <w:rPr>
                <w:rFonts w:cs="Arial"/>
                <w:szCs w:val="18"/>
              </w:rPr>
              <w:t xml:space="preserve">For each CSI-RS resource in the linked </w:t>
            </w:r>
            <w:r w:rsidRPr="002D3917">
              <w:rPr>
                <w:rFonts w:cs="Arial"/>
                <w:i/>
                <w:szCs w:val="18"/>
              </w:rPr>
              <w:t>CSI-ResourceConfig</w:t>
            </w:r>
            <w:r w:rsidRPr="002D3917">
              <w:rPr>
                <w:rFonts w:cs="Arial"/>
                <w:szCs w:val="18"/>
              </w:rPr>
              <w:t xml:space="preserve"> for channel measurement, a port indication for each rank R, indicating which R ports out of P ports to use within the sub-configuration. P corresponds to the number of bits with value 1 in the bitmap </w:t>
            </w:r>
            <w:r w:rsidRPr="002D3917">
              <w:rPr>
                <w:rFonts w:cs="Arial"/>
                <w:i/>
                <w:szCs w:val="18"/>
              </w:rPr>
              <w:t>portSubsetIndicator-r18.</w:t>
            </w:r>
          </w:p>
        </w:tc>
      </w:tr>
      <w:tr w:rsidR="005B3F1E" w:rsidRPr="002D3917" w14:paraId="51597B1D" w14:textId="77777777" w:rsidTr="00006B9A">
        <w:tc>
          <w:tcPr>
            <w:tcW w:w="14173" w:type="dxa"/>
            <w:tcBorders>
              <w:top w:val="single" w:sz="4" w:space="0" w:color="auto"/>
              <w:left w:val="single" w:sz="4" w:space="0" w:color="auto"/>
              <w:bottom w:val="single" w:sz="4" w:space="0" w:color="auto"/>
              <w:right w:val="single" w:sz="4" w:space="0" w:color="auto"/>
            </w:tcBorders>
          </w:tcPr>
          <w:p w14:paraId="68A5E079" w14:textId="77777777" w:rsidR="005B3F1E" w:rsidRPr="002D3917" w:rsidRDefault="005B3F1E" w:rsidP="00006B9A">
            <w:pPr>
              <w:pStyle w:val="TAL"/>
              <w:rPr>
                <w:b/>
                <w:i/>
                <w:szCs w:val="22"/>
                <w:lang w:eastAsia="sv-SE"/>
              </w:rPr>
            </w:pPr>
            <w:r w:rsidRPr="002D3917">
              <w:rPr>
                <w:b/>
                <w:i/>
                <w:szCs w:val="22"/>
                <w:lang w:eastAsia="sv-SE"/>
              </w:rPr>
              <w:t>nzp-CSI-RS-ResourceList</w:t>
            </w:r>
          </w:p>
          <w:p w14:paraId="3EA16982" w14:textId="77777777" w:rsidR="005B3F1E" w:rsidRPr="002D3917" w:rsidRDefault="005B3F1E" w:rsidP="00006B9A">
            <w:pPr>
              <w:pStyle w:val="TAL"/>
              <w:rPr>
                <w:szCs w:val="22"/>
                <w:lang w:eastAsia="sv-SE"/>
              </w:rPr>
            </w:pPr>
            <w:r w:rsidRPr="002D3917">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5B3F1E" w:rsidRPr="002D3917" w14:paraId="6A7948D8"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70D4EE09" w14:textId="77777777" w:rsidR="005B3F1E" w:rsidRPr="002D3917" w:rsidRDefault="005B3F1E" w:rsidP="00006B9A">
            <w:pPr>
              <w:pStyle w:val="TAL"/>
              <w:rPr>
                <w:szCs w:val="22"/>
                <w:lang w:eastAsia="sv-SE"/>
              </w:rPr>
            </w:pPr>
            <w:r w:rsidRPr="002D3917">
              <w:rPr>
                <w:b/>
                <w:i/>
                <w:szCs w:val="22"/>
                <w:lang w:eastAsia="sv-SE"/>
              </w:rPr>
              <w:t>portSubsetIndicator</w:t>
            </w:r>
          </w:p>
          <w:p w14:paraId="33BCBBB1" w14:textId="77777777" w:rsidR="005B3F1E" w:rsidRPr="002D3917" w:rsidRDefault="005B3F1E" w:rsidP="00006B9A">
            <w:pPr>
              <w:pStyle w:val="TAL"/>
              <w:rPr>
                <w:szCs w:val="22"/>
                <w:lang w:eastAsia="sv-SE"/>
              </w:rPr>
            </w:pPr>
            <w:r w:rsidRPr="002D3917">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calcualton corresponding to the sub-configuration. </w:t>
            </w:r>
            <w:r w:rsidRPr="002D3917">
              <w:rPr>
                <w:lang w:eastAsia="sv-SE"/>
              </w:rPr>
              <w:t xml:space="preserve">The size of the bit string equals P bits, where P=2/4/8/12/16/24/32 represents the number of ports of the NZP CSI-RS resource(s) in the resource set for channel measurement associated with the </w:t>
            </w:r>
            <w:r w:rsidRPr="002D3917">
              <w:rPr>
                <w:i/>
                <w:lang w:eastAsia="sv-SE"/>
              </w:rPr>
              <w:t>CSI-ReportConfig</w:t>
            </w:r>
            <w:r w:rsidRPr="002D3917">
              <w:rPr>
                <w:lang w:eastAsia="sv-SE"/>
              </w:rPr>
              <w:t>.</w:t>
            </w:r>
          </w:p>
        </w:tc>
      </w:tr>
      <w:tr w:rsidR="005B3F1E" w:rsidRPr="002D3917" w14:paraId="06019646" w14:textId="77777777" w:rsidTr="00006B9A">
        <w:tc>
          <w:tcPr>
            <w:tcW w:w="14173" w:type="dxa"/>
            <w:tcBorders>
              <w:top w:val="single" w:sz="4" w:space="0" w:color="auto"/>
              <w:left w:val="single" w:sz="4" w:space="0" w:color="auto"/>
              <w:bottom w:val="single" w:sz="4" w:space="0" w:color="auto"/>
              <w:right w:val="single" w:sz="4" w:space="0" w:color="auto"/>
            </w:tcBorders>
          </w:tcPr>
          <w:p w14:paraId="49EC749D" w14:textId="77777777" w:rsidR="005B3F1E" w:rsidRPr="002D3917" w:rsidRDefault="005B3F1E" w:rsidP="00006B9A">
            <w:pPr>
              <w:pStyle w:val="TAL"/>
              <w:rPr>
                <w:b/>
                <w:i/>
                <w:szCs w:val="22"/>
                <w:lang w:eastAsia="sv-SE"/>
              </w:rPr>
            </w:pPr>
            <w:r w:rsidRPr="002D3917">
              <w:rPr>
                <w:b/>
                <w:i/>
                <w:szCs w:val="22"/>
                <w:lang w:eastAsia="sv-SE"/>
              </w:rPr>
              <w:t>powerOffset</w:t>
            </w:r>
          </w:p>
          <w:p w14:paraId="0F428554" w14:textId="682908DD" w:rsidR="005B3F1E" w:rsidRPr="002D3917" w:rsidRDefault="005B3F1E" w:rsidP="00006B9A">
            <w:pPr>
              <w:pStyle w:val="TAL"/>
              <w:rPr>
                <w:szCs w:val="22"/>
                <w:lang w:eastAsia="sv-SE"/>
              </w:rPr>
            </w:pPr>
            <w:r w:rsidRPr="002D3917">
              <w:rPr>
                <w:szCs w:val="22"/>
                <w:lang w:eastAsia="sv-SE"/>
              </w:rPr>
              <w:t xml:space="preserve">When </w:t>
            </w:r>
            <w:r w:rsidRPr="002D3917">
              <w:rPr>
                <w:i/>
                <w:szCs w:val="22"/>
                <w:lang w:eastAsia="sv-SE"/>
              </w:rPr>
              <w:t>powerControlOffset</w:t>
            </w:r>
            <w:r w:rsidRPr="002D3917">
              <w:rPr>
                <w:szCs w:val="22"/>
                <w:lang w:eastAsia="sv-SE"/>
              </w:rPr>
              <w:t xml:space="preserve"> is configured in a NZP CSI-RS resources </w:t>
            </w:r>
            <w:del w:id="7" w:author="Ericsson Helka-Liina" w:date="2024-09-19T11:43:00Z">
              <w:r w:rsidRPr="002D3917" w:rsidDel="008C4A36">
                <w:rPr>
                  <w:szCs w:val="22"/>
                  <w:lang w:eastAsia="sv-SE"/>
                </w:rPr>
                <w:delText xml:space="preserve">indicated by </w:delText>
              </w:r>
              <w:r w:rsidRPr="002D3917" w:rsidDel="008C4A36">
                <w:rPr>
                  <w:i/>
                  <w:szCs w:val="22"/>
                  <w:lang w:eastAsia="sv-SE"/>
                </w:rPr>
                <w:delText>nzp-CSI-RS-Resources</w:delText>
              </w:r>
            </w:del>
            <w:ins w:id="8" w:author="Ericsson Helka-Liina" w:date="2024-09-19T11:43:00Z">
              <w:r w:rsidR="0041032D" w:rsidRPr="008C4A36">
                <w:rPr>
                  <w:iCs/>
                  <w:szCs w:val="22"/>
                  <w:lang w:eastAsia="sv-SE"/>
                </w:rPr>
                <w:t xml:space="preserve">in the resource set for channel measurement associated with the </w:t>
              </w:r>
              <w:r w:rsidR="0041032D" w:rsidRPr="0041032D">
                <w:rPr>
                  <w:i/>
                  <w:szCs w:val="22"/>
                  <w:lang w:eastAsia="sv-SE"/>
                </w:rPr>
                <w:t>CSI-ReportConfig</w:t>
              </w:r>
            </w:ins>
            <w:r w:rsidRPr="002D3917">
              <w:rPr>
                <w:szCs w:val="22"/>
                <w:lang w:eastAsia="sv-SE"/>
              </w:rPr>
              <w:t xml:space="preserve">, the power offset of PDSCH RE to NZP CSI-RS RE is equal to </w:t>
            </w:r>
            <w:r w:rsidRPr="002D3917">
              <w:rPr>
                <w:i/>
                <w:szCs w:val="22"/>
                <w:lang w:eastAsia="sv-SE"/>
              </w:rPr>
              <w:t>powerControlOffset</w:t>
            </w:r>
            <w:r w:rsidRPr="002D3917">
              <w:rPr>
                <w:szCs w:val="22"/>
                <w:lang w:eastAsia="sv-SE"/>
              </w:rPr>
              <w:t xml:space="preserve"> - </w:t>
            </w:r>
            <w:r w:rsidRPr="002D3917">
              <w:rPr>
                <w:i/>
                <w:szCs w:val="22"/>
                <w:lang w:eastAsia="sv-SE"/>
              </w:rPr>
              <w:t>powerOffset</w:t>
            </w:r>
            <w:r w:rsidRPr="002D3917">
              <w:rPr>
                <w:szCs w:val="22"/>
                <w:lang w:eastAsia="sv-SE"/>
              </w:rPr>
              <w:t>.</w:t>
            </w:r>
          </w:p>
        </w:tc>
      </w:tr>
      <w:tr w:rsidR="005B3F1E" w:rsidRPr="002D3917" w14:paraId="0CDDF5CA" w14:textId="77777777" w:rsidTr="00006B9A">
        <w:tc>
          <w:tcPr>
            <w:tcW w:w="14173" w:type="dxa"/>
            <w:tcBorders>
              <w:top w:val="single" w:sz="4" w:space="0" w:color="auto"/>
              <w:left w:val="single" w:sz="4" w:space="0" w:color="auto"/>
              <w:bottom w:val="single" w:sz="4" w:space="0" w:color="auto"/>
              <w:right w:val="single" w:sz="4" w:space="0" w:color="auto"/>
            </w:tcBorders>
          </w:tcPr>
          <w:p w14:paraId="05EEBC19" w14:textId="77777777" w:rsidR="005B3F1E" w:rsidRPr="002D3917" w:rsidRDefault="005B3F1E" w:rsidP="00006B9A">
            <w:pPr>
              <w:pStyle w:val="TAL"/>
              <w:rPr>
                <w:b/>
                <w:bCs/>
                <w:i/>
                <w:iCs/>
                <w:lang w:eastAsia="sv-SE"/>
              </w:rPr>
            </w:pPr>
            <w:r w:rsidRPr="002D3917">
              <w:rPr>
                <w:b/>
                <w:bCs/>
                <w:i/>
                <w:iCs/>
                <w:lang w:eastAsia="sv-SE"/>
              </w:rPr>
              <w:t>reportSubConfigParams</w:t>
            </w:r>
          </w:p>
          <w:p w14:paraId="32B2B531" w14:textId="3B755E17" w:rsidR="005B3F1E" w:rsidRPr="002D3917" w:rsidRDefault="005B3F1E" w:rsidP="00006B9A">
            <w:pPr>
              <w:pStyle w:val="TAL"/>
              <w:rPr>
                <w:bCs/>
                <w:iCs/>
                <w:lang w:eastAsia="sv-SE"/>
              </w:rPr>
            </w:pPr>
            <w:r w:rsidRPr="002D3917">
              <w:rPr>
                <w:bCs/>
                <w:iCs/>
                <w:lang w:eastAsia="sv-SE"/>
              </w:rPr>
              <w:t xml:space="preserve">Indicates the </w:t>
            </w:r>
            <w:ins w:id="9" w:author="Ericsson Helka-Liina" w:date="2024-09-19T10:30:00Z">
              <w:r w:rsidR="00053F21">
                <w:rPr>
                  <w:bCs/>
                  <w:iCs/>
                  <w:lang w:eastAsia="sv-SE"/>
                </w:rPr>
                <w:t>parameters</w:t>
              </w:r>
            </w:ins>
            <w:del w:id="10" w:author="Ericsson Helka-Liina" w:date="2024-09-19T10:29:00Z">
              <w:r w:rsidRPr="002D3917" w:rsidDel="00D1446A">
                <w:rPr>
                  <w:bCs/>
                  <w:iCs/>
                  <w:lang w:eastAsia="sv-SE"/>
                </w:rPr>
                <w:delText>resources</w:delText>
              </w:r>
            </w:del>
            <w:r w:rsidRPr="002D3917">
              <w:rPr>
                <w:bCs/>
                <w:iCs/>
                <w:lang w:eastAsia="sv-SE"/>
              </w:rPr>
              <w:t xml:space="preserve"> to be used for the CSI report sub-configuration, which includes either</w:t>
            </w:r>
            <w:r w:rsidRPr="002D3917">
              <w:rPr>
                <w:bCs/>
                <w:lang w:eastAsia="sv-SE"/>
              </w:rPr>
              <w:t xml:space="preserve"> </w:t>
            </w:r>
            <w:r w:rsidRPr="002D3917">
              <w:rPr>
                <w:bCs/>
                <w:i/>
                <w:iCs/>
                <w:lang w:eastAsia="sv-SE"/>
              </w:rPr>
              <w:t>a1-parameters</w:t>
            </w:r>
            <w:r w:rsidRPr="002D3917">
              <w:rPr>
                <w:bCs/>
                <w:iCs/>
                <w:lang w:eastAsia="sv-SE"/>
              </w:rPr>
              <w:t xml:space="preserve"> that contain the antenna port subset and the associated parameters relevant to the sub-configuration or </w:t>
            </w:r>
            <w:r w:rsidRPr="002D3917">
              <w:rPr>
                <w:bCs/>
                <w:i/>
                <w:iCs/>
                <w:lang w:eastAsia="sv-SE"/>
              </w:rPr>
              <w:t>a2-parameters</w:t>
            </w:r>
            <w:r w:rsidRPr="002D3917">
              <w:rPr>
                <w:bCs/>
                <w:iCs/>
                <w:lang w:eastAsia="sv-SE"/>
              </w:rPr>
              <w:t xml:space="preserve"> that contain the list of NZP CSI-RS resources for the sub-configuration (see TS 38.214 [19], clause 5.2.1.4.2). </w:t>
            </w:r>
          </w:p>
        </w:tc>
      </w:tr>
    </w:tbl>
    <w:p w14:paraId="3A2B09D2" w14:textId="77777777" w:rsidR="005B3F1E" w:rsidRPr="002D3917" w:rsidRDefault="005B3F1E" w:rsidP="005B3F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3F1E" w:rsidRPr="002D3917" w14:paraId="33C44152"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2024830D" w14:textId="77777777" w:rsidR="005B3F1E" w:rsidRPr="002D3917" w:rsidRDefault="005B3F1E" w:rsidP="00006B9A">
            <w:pPr>
              <w:pStyle w:val="TAH"/>
              <w:rPr>
                <w:szCs w:val="22"/>
                <w:lang w:eastAsia="sv-SE"/>
              </w:rPr>
            </w:pPr>
            <w:r w:rsidRPr="002D3917">
              <w:rPr>
                <w:i/>
                <w:szCs w:val="22"/>
                <w:lang w:eastAsia="sv-SE"/>
              </w:rPr>
              <w:t xml:space="preserve">PortIndexFor8Ranks </w:t>
            </w:r>
            <w:r w:rsidRPr="002D3917">
              <w:rPr>
                <w:szCs w:val="22"/>
                <w:lang w:eastAsia="sv-SE"/>
              </w:rPr>
              <w:t>field descriptions</w:t>
            </w:r>
          </w:p>
        </w:tc>
      </w:tr>
      <w:tr w:rsidR="005B3F1E" w:rsidRPr="002D3917" w14:paraId="334080C0"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0B0AB817" w14:textId="77777777" w:rsidR="005B3F1E" w:rsidRPr="002D3917" w:rsidRDefault="005B3F1E" w:rsidP="00006B9A">
            <w:pPr>
              <w:pStyle w:val="TAL"/>
              <w:rPr>
                <w:b/>
                <w:i/>
                <w:szCs w:val="22"/>
                <w:lang w:eastAsia="sv-SE"/>
              </w:rPr>
            </w:pPr>
            <w:r w:rsidRPr="002D3917">
              <w:rPr>
                <w:b/>
                <w:i/>
                <w:szCs w:val="22"/>
                <w:lang w:eastAsia="sv-SE"/>
              </w:rPr>
              <w:t>portIndex8</w:t>
            </w:r>
          </w:p>
          <w:p w14:paraId="354500E7" w14:textId="77777777" w:rsidR="005B3F1E" w:rsidRPr="002D3917" w:rsidRDefault="005B3F1E" w:rsidP="00006B9A">
            <w:pPr>
              <w:pStyle w:val="TAL"/>
              <w:rPr>
                <w:szCs w:val="22"/>
                <w:lang w:eastAsia="sv-SE"/>
              </w:rPr>
            </w:pPr>
            <w:r w:rsidRPr="002D3917">
              <w:rPr>
                <w:szCs w:val="22"/>
                <w:lang w:eastAsia="sv-SE"/>
              </w:rPr>
              <w:t>Port-Index configuration for up to rank 8. If present, the network configures port indexes for at least one of the ranks.</w:t>
            </w:r>
          </w:p>
        </w:tc>
      </w:tr>
      <w:tr w:rsidR="005B3F1E" w:rsidRPr="002D3917" w14:paraId="0CAABABA"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4C980FA1" w14:textId="77777777" w:rsidR="005B3F1E" w:rsidRPr="002D3917" w:rsidRDefault="005B3F1E" w:rsidP="00006B9A">
            <w:pPr>
              <w:pStyle w:val="TAL"/>
              <w:rPr>
                <w:b/>
                <w:i/>
                <w:szCs w:val="22"/>
                <w:lang w:eastAsia="sv-SE"/>
              </w:rPr>
            </w:pPr>
            <w:r w:rsidRPr="002D3917">
              <w:rPr>
                <w:b/>
                <w:i/>
                <w:szCs w:val="22"/>
                <w:lang w:eastAsia="sv-SE"/>
              </w:rPr>
              <w:t>portIndex4</w:t>
            </w:r>
          </w:p>
          <w:p w14:paraId="009C7114" w14:textId="77777777" w:rsidR="005B3F1E" w:rsidRPr="002D3917" w:rsidRDefault="005B3F1E" w:rsidP="00006B9A">
            <w:pPr>
              <w:pStyle w:val="TAL"/>
              <w:rPr>
                <w:szCs w:val="22"/>
                <w:lang w:eastAsia="sv-SE"/>
              </w:rPr>
            </w:pPr>
            <w:r w:rsidRPr="002D3917">
              <w:rPr>
                <w:szCs w:val="22"/>
                <w:lang w:eastAsia="sv-SE"/>
              </w:rPr>
              <w:t>Port-Index configuration for up to rank 4. If present, the network configures port indexes for at least one of the ranks.</w:t>
            </w:r>
          </w:p>
        </w:tc>
      </w:tr>
      <w:tr w:rsidR="005B3F1E" w:rsidRPr="002D3917" w14:paraId="11A9A8E1"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0CCA165D" w14:textId="77777777" w:rsidR="005B3F1E" w:rsidRPr="002D3917" w:rsidRDefault="005B3F1E" w:rsidP="00006B9A">
            <w:pPr>
              <w:pStyle w:val="TAL"/>
              <w:rPr>
                <w:b/>
                <w:i/>
                <w:szCs w:val="22"/>
                <w:lang w:eastAsia="sv-SE"/>
              </w:rPr>
            </w:pPr>
            <w:r w:rsidRPr="002D3917">
              <w:rPr>
                <w:b/>
                <w:i/>
                <w:szCs w:val="22"/>
                <w:lang w:eastAsia="sv-SE"/>
              </w:rPr>
              <w:t>portIndex2</w:t>
            </w:r>
          </w:p>
          <w:p w14:paraId="3FC8B3E2" w14:textId="77777777" w:rsidR="005B3F1E" w:rsidRPr="002D3917" w:rsidRDefault="005B3F1E" w:rsidP="00006B9A">
            <w:pPr>
              <w:pStyle w:val="TAL"/>
              <w:rPr>
                <w:szCs w:val="22"/>
                <w:lang w:eastAsia="sv-SE"/>
              </w:rPr>
            </w:pPr>
            <w:r w:rsidRPr="002D3917">
              <w:rPr>
                <w:szCs w:val="22"/>
                <w:lang w:eastAsia="sv-SE"/>
              </w:rPr>
              <w:t>Port-Index configuration for up to rank 2. If present, the network configures port indexes for at least one of the ranks.</w:t>
            </w:r>
          </w:p>
        </w:tc>
      </w:tr>
      <w:tr w:rsidR="005B3F1E" w:rsidRPr="002D3917" w14:paraId="24262F8A"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34C06B59" w14:textId="77777777" w:rsidR="005B3F1E" w:rsidRPr="002D3917" w:rsidRDefault="005B3F1E" w:rsidP="00006B9A">
            <w:pPr>
              <w:pStyle w:val="TAL"/>
              <w:rPr>
                <w:b/>
                <w:i/>
                <w:szCs w:val="22"/>
                <w:lang w:eastAsia="sv-SE"/>
              </w:rPr>
            </w:pPr>
            <w:r w:rsidRPr="002D3917">
              <w:rPr>
                <w:b/>
                <w:i/>
                <w:szCs w:val="22"/>
                <w:lang w:eastAsia="sv-SE"/>
              </w:rPr>
              <w:t>portIndex1</w:t>
            </w:r>
          </w:p>
          <w:p w14:paraId="54E3043B" w14:textId="77777777" w:rsidR="005B3F1E" w:rsidRPr="002D3917" w:rsidRDefault="005B3F1E" w:rsidP="00006B9A">
            <w:pPr>
              <w:pStyle w:val="TAL"/>
              <w:rPr>
                <w:szCs w:val="22"/>
                <w:lang w:eastAsia="sv-SE"/>
              </w:rPr>
            </w:pPr>
            <w:r w:rsidRPr="002D3917">
              <w:rPr>
                <w:szCs w:val="22"/>
                <w:lang w:eastAsia="sv-SE"/>
              </w:rPr>
              <w:t>Port-Index configuration for rank 1.</w:t>
            </w:r>
          </w:p>
        </w:tc>
      </w:tr>
    </w:tbl>
    <w:p w14:paraId="67FA8E62" w14:textId="77777777" w:rsidR="005B3F1E" w:rsidRPr="002D3917" w:rsidRDefault="005B3F1E" w:rsidP="005B3F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3F1E" w:rsidRPr="002D3917" w14:paraId="1C9391C0"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123529DC" w14:textId="77777777" w:rsidR="005B3F1E" w:rsidRPr="002D3917" w:rsidRDefault="005B3F1E" w:rsidP="00006B9A">
            <w:pPr>
              <w:pStyle w:val="TAH"/>
              <w:rPr>
                <w:szCs w:val="22"/>
                <w:lang w:eastAsia="sv-SE"/>
              </w:rPr>
            </w:pPr>
            <w:r w:rsidRPr="002D3917">
              <w:rPr>
                <w:i/>
                <w:szCs w:val="22"/>
                <w:lang w:eastAsia="sv-SE"/>
              </w:rPr>
              <w:lastRenderedPageBreak/>
              <w:t xml:space="preserve">TDCP </w:t>
            </w:r>
            <w:r w:rsidRPr="002D3917">
              <w:rPr>
                <w:szCs w:val="22"/>
                <w:lang w:eastAsia="sv-SE"/>
              </w:rPr>
              <w:t>field descriptions</w:t>
            </w:r>
          </w:p>
        </w:tc>
      </w:tr>
      <w:tr w:rsidR="005B3F1E" w:rsidRPr="002D3917" w14:paraId="354E613E"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644B2866" w14:textId="77777777" w:rsidR="005B3F1E" w:rsidRPr="002D3917" w:rsidRDefault="005B3F1E" w:rsidP="00006B9A">
            <w:pPr>
              <w:pStyle w:val="TAL"/>
              <w:rPr>
                <w:b/>
                <w:i/>
                <w:szCs w:val="22"/>
                <w:lang w:eastAsia="sv-SE"/>
              </w:rPr>
            </w:pPr>
            <w:r w:rsidRPr="002D3917">
              <w:rPr>
                <w:b/>
                <w:i/>
                <w:szCs w:val="22"/>
                <w:lang w:eastAsia="sv-SE"/>
              </w:rPr>
              <w:t>delayDSetofLengthY</w:t>
            </w:r>
          </w:p>
          <w:p w14:paraId="3259ACFE" w14:textId="77777777" w:rsidR="005B3F1E" w:rsidRPr="002D3917" w:rsidRDefault="005B3F1E" w:rsidP="00006B9A">
            <w:pPr>
              <w:pStyle w:val="TAL"/>
              <w:rPr>
                <w:szCs w:val="22"/>
                <w:lang w:eastAsia="sv-SE"/>
              </w:rPr>
            </w:pPr>
            <w:r w:rsidRPr="002D3917">
              <w:rPr>
                <w:szCs w:val="22"/>
                <w:lang w:eastAsia="sv-SE"/>
              </w:rPr>
              <w:t>Configures a set of Y delay values for TDCP reporting, see reference TS</w:t>
            </w:r>
            <w:r w:rsidRPr="002D3917">
              <w:t xml:space="preserve"> </w:t>
            </w:r>
            <w:r w:rsidRPr="002D3917">
              <w:rPr>
                <w:szCs w:val="22"/>
                <w:lang w:eastAsia="sv-SE"/>
              </w:rPr>
              <w:t xml:space="preserve">38.214 clause 5.2.1.4. The </w:t>
            </w:r>
            <w:r w:rsidRPr="002D3917">
              <w:rPr>
                <w:i/>
                <w:iCs/>
                <w:szCs w:val="22"/>
                <w:lang w:eastAsia="sv-SE"/>
              </w:rPr>
              <w:t>symb4</w:t>
            </w:r>
            <w:r w:rsidRPr="002D3917">
              <w:rPr>
                <w:szCs w:val="22"/>
                <w:lang w:eastAsia="sv-SE"/>
              </w:rPr>
              <w:t xml:space="preserve"> denotes 4 symbols, the </w:t>
            </w:r>
            <w:r w:rsidRPr="002D3917">
              <w:rPr>
                <w:i/>
                <w:iCs/>
                <w:szCs w:val="22"/>
                <w:lang w:eastAsia="sv-SE"/>
              </w:rPr>
              <w:t>slot1</w:t>
            </w:r>
            <w:r w:rsidRPr="002D3917">
              <w:rPr>
                <w:szCs w:val="22"/>
                <w:lang w:eastAsia="sv-SE"/>
              </w:rPr>
              <w:t xml:space="preserve"> denotes 1 slot, the </w:t>
            </w:r>
            <w:r w:rsidRPr="002D3917">
              <w:rPr>
                <w:i/>
                <w:iCs/>
                <w:szCs w:val="22"/>
                <w:lang w:eastAsia="sv-SE"/>
              </w:rPr>
              <w:t>slot2</w:t>
            </w:r>
            <w:r w:rsidRPr="002D3917">
              <w:rPr>
                <w:szCs w:val="22"/>
                <w:lang w:eastAsia="sv-SE"/>
              </w:rPr>
              <w:t xml:space="preserve"> denotes 2 slots and so on. The value </w:t>
            </w:r>
            <w:r w:rsidRPr="002D3917">
              <w:rPr>
                <w:i/>
                <w:iCs/>
                <w:szCs w:val="22"/>
                <w:lang w:eastAsia="sv-SE"/>
              </w:rPr>
              <w:t>slot10</w:t>
            </w:r>
            <w:r w:rsidRPr="002D3917">
              <w:rPr>
                <w:szCs w:val="22"/>
                <w:lang w:eastAsia="sv-SE"/>
              </w:rPr>
              <w:t xml:space="preserve"> is applicable only to SCS &gt;=30kHz. The parameter Y, see reference</w:t>
            </w:r>
            <w:r w:rsidRPr="002D3917">
              <w:t xml:space="preserve"> TS</w:t>
            </w:r>
            <w:r w:rsidRPr="002D3917">
              <w:rPr>
                <w:szCs w:val="22"/>
                <w:lang w:eastAsia="sv-SE"/>
              </w:rPr>
              <w:t>38.214 clause 5.2.1.4, is given by the length of the set of D values.</w:t>
            </w:r>
          </w:p>
        </w:tc>
      </w:tr>
      <w:tr w:rsidR="005B3F1E" w:rsidRPr="002D3917" w14:paraId="500284FC" w14:textId="77777777" w:rsidTr="00006B9A">
        <w:tc>
          <w:tcPr>
            <w:tcW w:w="14173" w:type="dxa"/>
            <w:tcBorders>
              <w:top w:val="single" w:sz="4" w:space="0" w:color="auto"/>
              <w:left w:val="single" w:sz="4" w:space="0" w:color="auto"/>
              <w:bottom w:val="single" w:sz="4" w:space="0" w:color="auto"/>
              <w:right w:val="single" w:sz="4" w:space="0" w:color="auto"/>
            </w:tcBorders>
            <w:hideMark/>
          </w:tcPr>
          <w:p w14:paraId="1AF5609E" w14:textId="77777777" w:rsidR="005B3F1E" w:rsidRPr="002D3917" w:rsidRDefault="005B3F1E" w:rsidP="00006B9A">
            <w:pPr>
              <w:pStyle w:val="TAL"/>
              <w:rPr>
                <w:b/>
                <w:i/>
                <w:szCs w:val="22"/>
                <w:lang w:eastAsia="sv-SE"/>
              </w:rPr>
            </w:pPr>
            <w:r w:rsidRPr="002D3917">
              <w:rPr>
                <w:b/>
                <w:i/>
                <w:szCs w:val="22"/>
                <w:lang w:eastAsia="sv-SE"/>
              </w:rPr>
              <w:t>phaseReporting</w:t>
            </w:r>
          </w:p>
          <w:p w14:paraId="52883FC0" w14:textId="77777777" w:rsidR="005B3F1E" w:rsidRPr="002D3917" w:rsidRDefault="005B3F1E" w:rsidP="00006B9A">
            <w:pPr>
              <w:pStyle w:val="TAL"/>
              <w:rPr>
                <w:szCs w:val="22"/>
                <w:lang w:eastAsia="sv-SE"/>
              </w:rPr>
            </w:pPr>
            <w:r w:rsidRPr="002D3917">
              <w:rPr>
                <w:szCs w:val="22"/>
                <w:lang w:eastAsia="sv-SE"/>
              </w:rPr>
              <w:t>Configures the UE for phase reporting for TDCP reporting see reference TS 38.214 clause 5.2.1.4</w:t>
            </w:r>
          </w:p>
        </w:tc>
      </w:tr>
      <w:bookmarkEnd w:id="2"/>
      <w:bookmarkEnd w:id="3"/>
      <w:bookmarkEnd w:id="4"/>
    </w:tbl>
    <w:p w14:paraId="0BB4A864" w14:textId="77777777" w:rsidR="005B3F1E" w:rsidRPr="002D3917" w:rsidRDefault="005B3F1E" w:rsidP="005B3F1E"/>
    <w:sectPr w:rsidR="005B3F1E" w:rsidRPr="002D3917" w:rsidSect="00733156">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2F65" w14:textId="77777777" w:rsidR="00FB1430" w:rsidRDefault="00FB1430">
      <w:r>
        <w:separator/>
      </w:r>
    </w:p>
  </w:endnote>
  <w:endnote w:type="continuationSeparator" w:id="0">
    <w:p w14:paraId="2B31195A" w14:textId="77777777" w:rsidR="00FB1430" w:rsidRDefault="00FB1430">
      <w:r>
        <w:continuationSeparator/>
      </w:r>
    </w:p>
  </w:endnote>
  <w:endnote w:type="continuationNotice" w:id="1">
    <w:p w14:paraId="70D2A2DE" w14:textId="77777777" w:rsidR="001D0506" w:rsidRDefault="001D0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C670" w14:textId="77777777" w:rsidR="00FB1430" w:rsidRDefault="00FB1430">
      <w:r>
        <w:separator/>
      </w:r>
    </w:p>
  </w:footnote>
  <w:footnote w:type="continuationSeparator" w:id="0">
    <w:p w14:paraId="6BEBD2B7" w14:textId="77777777" w:rsidR="00FB1430" w:rsidRDefault="00FB1430">
      <w:r>
        <w:continuationSeparator/>
      </w:r>
    </w:p>
  </w:footnote>
  <w:footnote w:type="continuationNotice" w:id="1">
    <w:p w14:paraId="42292934" w14:textId="77777777" w:rsidR="001D0506" w:rsidRDefault="001D0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3FF7" w:rsidRDefault="00143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43FF7" w:rsidRDefault="00143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3FF7" w:rsidRDefault="00143F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43FF7" w:rsidRDefault="0014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D85"/>
    <w:multiLevelType w:val="hybridMultilevel"/>
    <w:tmpl w:val="1744D1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B8403F9"/>
    <w:multiLevelType w:val="hybridMultilevel"/>
    <w:tmpl w:val="1744D1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603493494">
    <w:abstractNumId w:val="0"/>
  </w:num>
  <w:num w:numId="2" w16cid:durableId="112328960">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2"/>
    <w:rsid w:val="0002018D"/>
    <w:rsid w:val="00022E4A"/>
    <w:rsid w:val="000236DC"/>
    <w:rsid w:val="00027901"/>
    <w:rsid w:val="000467D0"/>
    <w:rsid w:val="00053F21"/>
    <w:rsid w:val="0009266D"/>
    <w:rsid w:val="000A6394"/>
    <w:rsid w:val="000B7FED"/>
    <w:rsid w:val="000C038A"/>
    <w:rsid w:val="000C6598"/>
    <w:rsid w:val="000D44B3"/>
    <w:rsid w:val="000E38B5"/>
    <w:rsid w:val="000F74FB"/>
    <w:rsid w:val="001346E5"/>
    <w:rsid w:val="00143FF7"/>
    <w:rsid w:val="00145D43"/>
    <w:rsid w:val="00146935"/>
    <w:rsid w:val="00155847"/>
    <w:rsid w:val="00163CAF"/>
    <w:rsid w:val="00192C46"/>
    <w:rsid w:val="001A08B3"/>
    <w:rsid w:val="001A7B60"/>
    <w:rsid w:val="001B52F0"/>
    <w:rsid w:val="001B7A65"/>
    <w:rsid w:val="001D0506"/>
    <w:rsid w:val="001E41F3"/>
    <w:rsid w:val="0026004D"/>
    <w:rsid w:val="002640DD"/>
    <w:rsid w:val="00275D12"/>
    <w:rsid w:val="00277349"/>
    <w:rsid w:val="00284FEB"/>
    <w:rsid w:val="002860C4"/>
    <w:rsid w:val="0029254E"/>
    <w:rsid w:val="002A37DB"/>
    <w:rsid w:val="002B5741"/>
    <w:rsid w:val="002C0C9F"/>
    <w:rsid w:val="002D0B9F"/>
    <w:rsid w:val="002E1BEF"/>
    <w:rsid w:val="002E472E"/>
    <w:rsid w:val="00305409"/>
    <w:rsid w:val="00334343"/>
    <w:rsid w:val="003609EF"/>
    <w:rsid w:val="0036231A"/>
    <w:rsid w:val="00367A6B"/>
    <w:rsid w:val="00373431"/>
    <w:rsid w:val="00374DD4"/>
    <w:rsid w:val="0038459E"/>
    <w:rsid w:val="003A2C31"/>
    <w:rsid w:val="003A550C"/>
    <w:rsid w:val="003B004D"/>
    <w:rsid w:val="003C79CA"/>
    <w:rsid w:val="003D2A63"/>
    <w:rsid w:val="003E1A36"/>
    <w:rsid w:val="003F7B41"/>
    <w:rsid w:val="0041032D"/>
    <w:rsid w:val="00410371"/>
    <w:rsid w:val="004242F1"/>
    <w:rsid w:val="00435B10"/>
    <w:rsid w:val="00442EBE"/>
    <w:rsid w:val="004451BF"/>
    <w:rsid w:val="00461AEB"/>
    <w:rsid w:val="00481678"/>
    <w:rsid w:val="00484734"/>
    <w:rsid w:val="00490DFB"/>
    <w:rsid w:val="00491E81"/>
    <w:rsid w:val="00494F5C"/>
    <w:rsid w:val="00495DD1"/>
    <w:rsid w:val="004B75B7"/>
    <w:rsid w:val="004C5CC2"/>
    <w:rsid w:val="004F462E"/>
    <w:rsid w:val="00502BA2"/>
    <w:rsid w:val="005141D9"/>
    <w:rsid w:val="0051580D"/>
    <w:rsid w:val="00536AF9"/>
    <w:rsid w:val="00541344"/>
    <w:rsid w:val="00547111"/>
    <w:rsid w:val="0054794E"/>
    <w:rsid w:val="00552FC4"/>
    <w:rsid w:val="00592D74"/>
    <w:rsid w:val="00593053"/>
    <w:rsid w:val="005B3F1E"/>
    <w:rsid w:val="005C3DC7"/>
    <w:rsid w:val="005D3610"/>
    <w:rsid w:val="005E2C44"/>
    <w:rsid w:val="00621188"/>
    <w:rsid w:val="006257ED"/>
    <w:rsid w:val="00647867"/>
    <w:rsid w:val="00653DE4"/>
    <w:rsid w:val="006632D6"/>
    <w:rsid w:val="00665C47"/>
    <w:rsid w:val="00695808"/>
    <w:rsid w:val="006B46FB"/>
    <w:rsid w:val="006E05E8"/>
    <w:rsid w:val="006E1FA3"/>
    <w:rsid w:val="006E21FB"/>
    <w:rsid w:val="006F12F0"/>
    <w:rsid w:val="00711250"/>
    <w:rsid w:val="00722D81"/>
    <w:rsid w:val="00732AF4"/>
    <w:rsid w:val="00733156"/>
    <w:rsid w:val="007378E8"/>
    <w:rsid w:val="007476AA"/>
    <w:rsid w:val="00751FD8"/>
    <w:rsid w:val="007738FE"/>
    <w:rsid w:val="0078445E"/>
    <w:rsid w:val="00792342"/>
    <w:rsid w:val="007977A8"/>
    <w:rsid w:val="007A290C"/>
    <w:rsid w:val="007B0393"/>
    <w:rsid w:val="007B512A"/>
    <w:rsid w:val="007B73EB"/>
    <w:rsid w:val="007C2097"/>
    <w:rsid w:val="007D0502"/>
    <w:rsid w:val="007D6A07"/>
    <w:rsid w:val="007E2695"/>
    <w:rsid w:val="007F7259"/>
    <w:rsid w:val="008022E0"/>
    <w:rsid w:val="008040A8"/>
    <w:rsid w:val="008279FA"/>
    <w:rsid w:val="008341BD"/>
    <w:rsid w:val="00857735"/>
    <w:rsid w:val="008626E7"/>
    <w:rsid w:val="00867D96"/>
    <w:rsid w:val="00870EE7"/>
    <w:rsid w:val="00882243"/>
    <w:rsid w:val="008863B9"/>
    <w:rsid w:val="008A45A6"/>
    <w:rsid w:val="008C4A36"/>
    <w:rsid w:val="008D3CCC"/>
    <w:rsid w:val="008D3F8A"/>
    <w:rsid w:val="008D533F"/>
    <w:rsid w:val="008F3789"/>
    <w:rsid w:val="008F4477"/>
    <w:rsid w:val="008F579C"/>
    <w:rsid w:val="008F686C"/>
    <w:rsid w:val="009068CF"/>
    <w:rsid w:val="00911F05"/>
    <w:rsid w:val="009148DE"/>
    <w:rsid w:val="009163DF"/>
    <w:rsid w:val="00924690"/>
    <w:rsid w:val="00941E30"/>
    <w:rsid w:val="009637EA"/>
    <w:rsid w:val="009777D9"/>
    <w:rsid w:val="00991B88"/>
    <w:rsid w:val="009A5753"/>
    <w:rsid w:val="009A579D"/>
    <w:rsid w:val="009C5967"/>
    <w:rsid w:val="009C5CD6"/>
    <w:rsid w:val="009E3297"/>
    <w:rsid w:val="009F734F"/>
    <w:rsid w:val="00A01A7F"/>
    <w:rsid w:val="00A15D9F"/>
    <w:rsid w:val="00A246B6"/>
    <w:rsid w:val="00A47E70"/>
    <w:rsid w:val="00A50CF0"/>
    <w:rsid w:val="00A756DA"/>
    <w:rsid w:val="00A7671C"/>
    <w:rsid w:val="00A831D2"/>
    <w:rsid w:val="00AA2CBC"/>
    <w:rsid w:val="00AB607C"/>
    <w:rsid w:val="00AC5820"/>
    <w:rsid w:val="00AD1CD8"/>
    <w:rsid w:val="00B258BB"/>
    <w:rsid w:val="00B6078A"/>
    <w:rsid w:val="00B6592B"/>
    <w:rsid w:val="00B67B97"/>
    <w:rsid w:val="00B968C8"/>
    <w:rsid w:val="00BA39B1"/>
    <w:rsid w:val="00BA3EC5"/>
    <w:rsid w:val="00BA51D9"/>
    <w:rsid w:val="00BB5DFC"/>
    <w:rsid w:val="00BC5DB8"/>
    <w:rsid w:val="00BD24EA"/>
    <w:rsid w:val="00BD279D"/>
    <w:rsid w:val="00BD6BB8"/>
    <w:rsid w:val="00C045B4"/>
    <w:rsid w:val="00C07846"/>
    <w:rsid w:val="00C362F1"/>
    <w:rsid w:val="00C66BA2"/>
    <w:rsid w:val="00C870F6"/>
    <w:rsid w:val="00C95985"/>
    <w:rsid w:val="00CA41F5"/>
    <w:rsid w:val="00CC5026"/>
    <w:rsid w:val="00CC68D0"/>
    <w:rsid w:val="00CE57D0"/>
    <w:rsid w:val="00CF143B"/>
    <w:rsid w:val="00D03F9A"/>
    <w:rsid w:val="00D06D51"/>
    <w:rsid w:val="00D128A3"/>
    <w:rsid w:val="00D1446A"/>
    <w:rsid w:val="00D24991"/>
    <w:rsid w:val="00D44562"/>
    <w:rsid w:val="00D50255"/>
    <w:rsid w:val="00D50EF1"/>
    <w:rsid w:val="00D66520"/>
    <w:rsid w:val="00D80017"/>
    <w:rsid w:val="00D84AE9"/>
    <w:rsid w:val="00DC4337"/>
    <w:rsid w:val="00DE34CF"/>
    <w:rsid w:val="00E01C47"/>
    <w:rsid w:val="00E13F3D"/>
    <w:rsid w:val="00E24CCC"/>
    <w:rsid w:val="00E34898"/>
    <w:rsid w:val="00E50702"/>
    <w:rsid w:val="00E54BE6"/>
    <w:rsid w:val="00E577A6"/>
    <w:rsid w:val="00E72BD7"/>
    <w:rsid w:val="00E7393F"/>
    <w:rsid w:val="00EA66A3"/>
    <w:rsid w:val="00EB09B7"/>
    <w:rsid w:val="00EC403E"/>
    <w:rsid w:val="00EE0D32"/>
    <w:rsid w:val="00EE7D7C"/>
    <w:rsid w:val="00EF53C9"/>
    <w:rsid w:val="00F00A02"/>
    <w:rsid w:val="00F25D98"/>
    <w:rsid w:val="00F300FB"/>
    <w:rsid w:val="00F46DCF"/>
    <w:rsid w:val="00F61470"/>
    <w:rsid w:val="00F805E1"/>
    <w:rsid w:val="00F85C0D"/>
    <w:rsid w:val="00F86D6F"/>
    <w:rsid w:val="00F96DA2"/>
    <w:rsid w:val="00FB1430"/>
    <w:rsid w:val="00FB6386"/>
    <w:rsid w:val="00FC0F4C"/>
    <w:rsid w:val="00FC74C8"/>
    <w:rsid w:val="00FF37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14C350-AFD9-428F-ACEC-8566B3C7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E54B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9068CF"/>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9068CF"/>
    <w:rPr>
      <w:rFonts w:ascii="Times New Roman" w:eastAsia="Times New Roman" w:hAnsi="Times New Roman"/>
      <w:lang w:val="en-GB" w:eastAsia="ja-JP"/>
    </w:rPr>
  </w:style>
  <w:style w:type="character" w:customStyle="1" w:styleId="Heading1Char">
    <w:name w:val="Heading 1 Char"/>
    <w:link w:val="Heading1"/>
    <w:qFormat/>
    <w:rsid w:val="009068CF"/>
    <w:rPr>
      <w:rFonts w:ascii="Arial" w:hAnsi="Arial"/>
      <w:sz w:val="36"/>
      <w:lang w:val="en-GB" w:eastAsia="en-US"/>
    </w:rPr>
  </w:style>
  <w:style w:type="character" w:customStyle="1" w:styleId="Heading2Char">
    <w:name w:val="Heading 2 Char"/>
    <w:link w:val="Heading2"/>
    <w:qFormat/>
    <w:rsid w:val="009068CF"/>
    <w:rPr>
      <w:rFonts w:ascii="Arial" w:hAnsi="Arial"/>
      <w:sz w:val="32"/>
      <w:lang w:val="en-GB" w:eastAsia="en-US"/>
    </w:rPr>
  </w:style>
  <w:style w:type="character" w:customStyle="1" w:styleId="Heading5Char">
    <w:name w:val="Heading 5 Char"/>
    <w:link w:val="Heading5"/>
    <w:uiPriority w:val="9"/>
    <w:qFormat/>
    <w:rsid w:val="009068CF"/>
    <w:rPr>
      <w:rFonts w:ascii="Arial" w:hAnsi="Arial"/>
      <w:sz w:val="22"/>
      <w:lang w:val="en-GB" w:eastAsia="en-US"/>
    </w:rPr>
  </w:style>
  <w:style w:type="character" w:customStyle="1" w:styleId="Heading6Char">
    <w:name w:val="Heading 6 Char"/>
    <w:link w:val="Heading6"/>
    <w:qFormat/>
    <w:rsid w:val="009068CF"/>
    <w:rPr>
      <w:rFonts w:ascii="Arial" w:hAnsi="Arial"/>
      <w:lang w:val="en-GB" w:eastAsia="en-US"/>
    </w:rPr>
  </w:style>
  <w:style w:type="character" w:customStyle="1" w:styleId="Heading7Char">
    <w:name w:val="Heading 7 Char"/>
    <w:link w:val="Heading7"/>
    <w:rsid w:val="009068CF"/>
    <w:rPr>
      <w:rFonts w:ascii="Arial" w:hAnsi="Arial"/>
      <w:lang w:val="en-GB" w:eastAsia="en-US"/>
    </w:rPr>
  </w:style>
  <w:style w:type="character" w:customStyle="1" w:styleId="Heading8Char">
    <w:name w:val="Heading 8 Char"/>
    <w:link w:val="Heading8"/>
    <w:rsid w:val="009068CF"/>
    <w:rPr>
      <w:rFonts w:ascii="Arial" w:hAnsi="Arial"/>
      <w:sz w:val="36"/>
      <w:lang w:val="en-GB" w:eastAsia="en-US"/>
    </w:rPr>
  </w:style>
  <w:style w:type="character" w:customStyle="1" w:styleId="Heading9Char">
    <w:name w:val="Heading 9 Char"/>
    <w:link w:val="Heading9"/>
    <w:rsid w:val="009068C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8CF"/>
    <w:rPr>
      <w:rFonts w:ascii="Arial" w:hAnsi="Arial"/>
      <w:b/>
      <w:noProof/>
      <w:sz w:val="18"/>
      <w:lang w:val="en-GB" w:eastAsia="en-US"/>
    </w:rPr>
  </w:style>
  <w:style w:type="character" w:customStyle="1" w:styleId="FooterChar">
    <w:name w:val="Footer Char"/>
    <w:link w:val="Footer"/>
    <w:rsid w:val="009068CF"/>
    <w:rPr>
      <w:rFonts w:ascii="Arial" w:hAnsi="Arial"/>
      <w:b/>
      <w:i/>
      <w:noProof/>
      <w:sz w:val="18"/>
      <w:lang w:val="en-GB" w:eastAsia="en-US"/>
    </w:rPr>
  </w:style>
  <w:style w:type="character" w:customStyle="1" w:styleId="NOChar">
    <w:name w:val="NO Char"/>
    <w:link w:val="NO"/>
    <w:qFormat/>
    <w:rsid w:val="009068CF"/>
    <w:rPr>
      <w:rFonts w:ascii="Times New Roman" w:hAnsi="Times New Roman"/>
      <w:lang w:val="en-GB" w:eastAsia="en-US"/>
    </w:rPr>
  </w:style>
  <w:style w:type="character" w:customStyle="1" w:styleId="TACChar">
    <w:name w:val="TAC Char"/>
    <w:link w:val="TAC"/>
    <w:qFormat/>
    <w:locked/>
    <w:rsid w:val="009068CF"/>
    <w:rPr>
      <w:rFonts w:ascii="Arial" w:hAnsi="Arial"/>
      <w:sz w:val="18"/>
      <w:lang w:val="en-GB" w:eastAsia="en-US"/>
    </w:rPr>
  </w:style>
  <w:style w:type="character" w:customStyle="1" w:styleId="B1Char1">
    <w:name w:val="B1 Char1"/>
    <w:link w:val="B1"/>
    <w:qFormat/>
    <w:rsid w:val="009068CF"/>
    <w:rPr>
      <w:rFonts w:ascii="Times New Roman" w:hAnsi="Times New Roman"/>
      <w:lang w:val="en-GB" w:eastAsia="en-US"/>
    </w:rPr>
  </w:style>
  <w:style w:type="character" w:customStyle="1" w:styleId="EditorsNoteChar">
    <w:name w:val="Editor's Note Char"/>
    <w:aliases w:val="EN Char"/>
    <w:link w:val="EditorsNote"/>
    <w:qFormat/>
    <w:rsid w:val="009068CF"/>
    <w:rPr>
      <w:rFonts w:ascii="Times New Roman" w:hAnsi="Times New Roman"/>
      <w:color w:val="FF0000"/>
      <w:lang w:val="en-GB" w:eastAsia="en-US"/>
    </w:rPr>
  </w:style>
  <w:style w:type="character" w:customStyle="1" w:styleId="TFChar">
    <w:name w:val="TF Char"/>
    <w:link w:val="TF"/>
    <w:qFormat/>
    <w:rsid w:val="009068CF"/>
    <w:rPr>
      <w:rFonts w:ascii="Arial" w:hAnsi="Arial"/>
      <w:b/>
      <w:lang w:val="en-GB" w:eastAsia="en-US"/>
    </w:rPr>
  </w:style>
  <w:style w:type="character" w:customStyle="1" w:styleId="B2Char">
    <w:name w:val="B2 Char"/>
    <w:link w:val="B2"/>
    <w:qFormat/>
    <w:rsid w:val="009068CF"/>
    <w:rPr>
      <w:rFonts w:ascii="Times New Roman" w:hAnsi="Times New Roman"/>
      <w:lang w:val="en-GB" w:eastAsia="en-US"/>
    </w:rPr>
  </w:style>
  <w:style w:type="character" w:customStyle="1" w:styleId="B3Char2">
    <w:name w:val="B3 Char2"/>
    <w:link w:val="B3"/>
    <w:qFormat/>
    <w:rsid w:val="009068CF"/>
    <w:rPr>
      <w:rFonts w:ascii="Times New Roman" w:hAnsi="Times New Roman"/>
      <w:lang w:val="en-GB" w:eastAsia="en-US"/>
    </w:rPr>
  </w:style>
  <w:style w:type="character" w:customStyle="1" w:styleId="B4Char">
    <w:name w:val="B4 Char"/>
    <w:link w:val="B4"/>
    <w:qFormat/>
    <w:rsid w:val="009068CF"/>
    <w:rPr>
      <w:rFonts w:ascii="Times New Roman" w:hAnsi="Times New Roman"/>
      <w:lang w:val="en-GB" w:eastAsia="en-US"/>
    </w:rPr>
  </w:style>
  <w:style w:type="character" w:customStyle="1" w:styleId="B5Char">
    <w:name w:val="B5 Char"/>
    <w:link w:val="B5"/>
    <w:qFormat/>
    <w:rsid w:val="009068CF"/>
    <w:rPr>
      <w:rFonts w:ascii="Times New Roman" w:hAnsi="Times New Roman"/>
      <w:lang w:val="en-GB" w:eastAsia="en-US"/>
    </w:rPr>
  </w:style>
  <w:style w:type="character" w:customStyle="1" w:styleId="FootnoteTextChar">
    <w:name w:val="Footnote Text Char"/>
    <w:link w:val="FootnoteText"/>
    <w:rsid w:val="009068CF"/>
    <w:rPr>
      <w:rFonts w:ascii="Times New Roman" w:hAnsi="Times New Roman"/>
      <w:sz w:val="16"/>
      <w:lang w:val="en-GB" w:eastAsia="en-US"/>
    </w:rPr>
  </w:style>
  <w:style w:type="paragraph" w:customStyle="1" w:styleId="B6">
    <w:name w:val="B6"/>
    <w:basedOn w:val="B5"/>
    <w:link w:val="B6Char"/>
    <w:qFormat/>
    <w:rsid w:val="009068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068CF"/>
    <w:rPr>
      <w:rFonts w:ascii="Times New Roman" w:eastAsia="Times New Roman" w:hAnsi="Times New Roman"/>
      <w:lang w:val="en-US" w:eastAsia="ja-JP"/>
    </w:rPr>
  </w:style>
  <w:style w:type="paragraph" w:customStyle="1" w:styleId="B7">
    <w:name w:val="B7"/>
    <w:basedOn w:val="B6"/>
    <w:link w:val="B7Char"/>
    <w:qFormat/>
    <w:rsid w:val="009068CF"/>
    <w:pPr>
      <w:ind w:left="2269"/>
    </w:pPr>
  </w:style>
  <w:style w:type="character" w:customStyle="1" w:styleId="B7Char">
    <w:name w:val="B7 Char"/>
    <w:link w:val="B7"/>
    <w:qFormat/>
    <w:rsid w:val="009068CF"/>
    <w:rPr>
      <w:rFonts w:ascii="Times New Roman" w:eastAsia="Times New Roman" w:hAnsi="Times New Roman"/>
      <w:lang w:val="en-US" w:eastAsia="ja-JP"/>
    </w:rPr>
  </w:style>
  <w:style w:type="paragraph" w:styleId="Revision">
    <w:name w:val="Revision"/>
    <w:hidden/>
    <w:uiPriority w:val="99"/>
    <w:semiHidden/>
    <w:qFormat/>
    <w:rsid w:val="009068CF"/>
    <w:rPr>
      <w:rFonts w:ascii="Times New Roman" w:eastAsia="Batang" w:hAnsi="Times New Roman"/>
      <w:lang w:val="en-GB" w:eastAsia="en-US"/>
    </w:rPr>
  </w:style>
  <w:style w:type="paragraph" w:customStyle="1" w:styleId="B8">
    <w:name w:val="B8"/>
    <w:basedOn w:val="B7"/>
    <w:qFormat/>
    <w:rsid w:val="009068CF"/>
    <w:pPr>
      <w:ind w:left="2552"/>
    </w:pPr>
  </w:style>
  <w:style w:type="paragraph" w:customStyle="1" w:styleId="Revision1">
    <w:name w:val="Revision1"/>
    <w:hidden/>
    <w:uiPriority w:val="99"/>
    <w:semiHidden/>
    <w:qFormat/>
    <w:rsid w:val="009068CF"/>
    <w:pPr>
      <w:spacing w:after="160" w:line="259" w:lineRule="auto"/>
    </w:pPr>
    <w:rPr>
      <w:rFonts w:ascii="Times New Roman" w:eastAsia="MS Mincho" w:hAnsi="Times New Roman"/>
      <w:lang w:val="en-GB" w:eastAsia="en-US"/>
    </w:rPr>
  </w:style>
  <w:style w:type="paragraph" w:customStyle="1" w:styleId="B9">
    <w:name w:val="B9"/>
    <w:basedOn w:val="B8"/>
    <w:qFormat/>
    <w:rsid w:val="009068CF"/>
    <w:pPr>
      <w:ind w:left="2836"/>
    </w:pPr>
  </w:style>
  <w:style w:type="paragraph" w:customStyle="1" w:styleId="B10">
    <w:name w:val="B10"/>
    <w:basedOn w:val="B5"/>
    <w:link w:val="B10Char"/>
    <w:qFormat/>
    <w:rsid w:val="009068C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068CF"/>
    <w:rPr>
      <w:rFonts w:ascii="Times New Roman" w:eastAsia="Times New Roman" w:hAnsi="Times New Roman"/>
      <w:lang w:val="en-GB" w:eastAsia="ja-JP"/>
    </w:rPr>
  </w:style>
  <w:style w:type="character" w:customStyle="1" w:styleId="EXChar">
    <w:name w:val="EX Char"/>
    <w:link w:val="EX"/>
    <w:qFormat/>
    <w:locked/>
    <w:rsid w:val="009068CF"/>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9068CF"/>
    <w:rPr>
      <w:rFonts w:ascii="Tahoma" w:hAnsi="Tahoma" w:cs="Tahoma"/>
      <w:sz w:val="16"/>
      <w:szCs w:val="16"/>
      <w:lang w:val="en-GB" w:eastAsia="en-US"/>
    </w:rPr>
  </w:style>
  <w:style w:type="character" w:customStyle="1" w:styleId="CRCoverPageZchn">
    <w:name w:val="CR Cover Page Zchn"/>
    <w:link w:val="CRCoverPage"/>
    <w:qFormat/>
    <w:locked/>
    <w:rsid w:val="009068CF"/>
    <w:rPr>
      <w:rFonts w:ascii="Arial" w:hAnsi="Arial"/>
      <w:lang w:val="en-GB" w:eastAsia="en-US"/>
    </w:rPr>
  </w:style>
  <w:style w:type="character" w:customStyle="1" w:styleId="CommentTextChar">
    <w:name w:val="Comment Text Char"/>
    <w:basedOn w:val="DefaultParagraphFont"/>
    <w:link w:val="CommentText"/>
    <w:uiPriority w:val="99"/>
    <w:qFormat/>
    <w:rsid w:val="009068CF"/>
    <w:rPr>
      <w:rFonts w:ascii="Times New Roman" w:hAnsi="Times New Roman"/>
      <w:lang w:val="en-GB" w:eastAsia="en-US"/>
    </w:rPr>
  </w:style>
  <w:style w:type="character" w:customStyle="1" w:styleId="CommentSubjectChar">
    <w:name w:val="Comment Subject Char"/>
    <w:basedOn w:val="CommentTextChar"/>
    <w:link w:val="CommentSubject"/>
    <w:uiPriority w:val="99"/>
    <w:rsid w:val="009068CF"/>
    <w:rPr>
      <w:rFonts w:ascii="Times New Roman" w:hAnsi="Times New Roman"/>
      <w:b/>
      <w:bCs/>
      <w:lang w:val="en-GB" w:eastAsia="en-US"/>
    </w:rPr>
  </w:style>
  <w:style w:type="character" w:customStyle="1" w:styleId="B3Char">
    <w:name w:val="B3 Char"/>
    <w:qFormat/>
    <w:rsid w:val="009068CF"/>
    <w:rPr>
      <w:rFonts w:ascii="Times New Roman" w:hAnsi="Times New Roman"/>
      <w:lang w:val="en-GB" w:eastAsia="en-US"/>
    </w:rPr>
  </w:style>
  <w:style w:type="character" w:customStyle="1" w:styleId="B1Char">
    <w:name w:val="B1 Char"/>
    <w:qFormat/>
    <w:rsid w:val="009068CF"/>
    <w:rPr>
      <w:rFonts w:ascii="Times New Roman" w:hAnsi="Times New Roman"/>
      <w:lang w:val="en-GB" w:eastAsia="en-US"/>
    </w:rPr>
  </w:style>
  <w:style w:type="table" w:styleId="TableGrid">
    <w:name w:val="Table Grid"/>
    <w:basedOn w:val="TableNormal"/>
    <w:uiPriority w:val="39"/>
    <w:qFormat/>
    <w:rsid w:val="009068C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068C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068CF"/>
    <w:rPr>
      <w:i/>
      <w:iCs/>
    </w:rPr>
  </w:style>
  <w:style w:type="character" w:customStyle="1" w:styleId="normaltextrun">
    <w:name w:val="normaltextrun"/>
    <w:basedOn w:val="DefaultParagraphFont"/>
    <w:rsid w:val="009068CF"/>
  </w:style>
  <w:style w:type="character" w:customStyle="1" w:styleId="CharChar3">
    <w:name w:val="Char Char3"/>
    <w:rsid w:val="009068CF"/>
    <w:rPr>
      <w:rFonts w:ascii="Courier New" w:hAnsi="Courier New"/>
      <w:lang w:val="nb-NO"/>
    </w:rPr>
  </w:style>
  <w:style w:type="character" w:customStyle="1" w:styleId="fontstyle01">
    <w:name w:val="fontstyle01"/>
    <w:basedOn w:val="DefaultParagraphFont"/>
    <w:rsid w:val="009068C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8C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068CF"/>
    <w:rPr>
      <w:rFonts w:ascii="Arial" w:eastAsia="MS Mincho" w:hAnsi="Arial"/>
      <w:sz w:val="24"/>
      <w:szCs w:val="24"/>
      <w:lang w:val="en-GB" w:eastAsia="en-US"/>
    </w:rPr>
  </w:style>
  <w:style w:type="paragraph" w:styleId="BodyText">
    <w:name w:val="Body Text"/>
    <w:basedOn w:val="Normal"/>
    <w:link w:val="BodyTextChar"/>
    <w:qFormat/>
    <w:rsid w:val="009068CF"/>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9068CF"/>
    <w:rPr>
      <w:rFonts w:ascii="Times New Roman" w:eastAsia="Times New Roman" w:hAnsi="Times New Roman"/>
      <w:lang w:val="en-GB" w:eastAsia="ja-JP"/>
    </w:rPr>
  </w:style>
  <w:style w:type="character" w:customStyle="1" w:styleId="TALChar">
    <w:name w:val="TAL Char"/>
    <w:qFormat/>
    <w:locked/>
    <w:rsid w:val="009068CF"/>
    <w:rPr>
      <w:rFonts w:ascii="Arial" w:hAnsi="Arial"/>
      <w:sz w:val="18"/>
      <w:lang w:val="en-GB" w:eastAsia="en-US"/>
    </w:rPr>
  </w:style>
  <w:style w:type="paragraph" w:styleId="PlainText">
    <w:name w:val="Plain Text"/>
    <w:basedOn w:val="Normal"/>
    <w:link w:val="PlainTextChar"/>
    <w:uiPriority w:val="99"/>
    <w:rsid w:val="009068C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068CF"/>
    <w:rPr>
      <w:rFonts w:ascii="Courier New" w:eastAsiaTheme="minorHAnsi" w:hAnsi="Courier New" w:cstheme="minorBidi"/>
      <w:sz w:val="22"/>
      <w:szCs w:val="22"/>
      <w:lang w:val="nb-NO" w:eastAsia="en-US"/>
    </w:rPr>
  </w:style>
  <w:style w:type="character" w:customStyle="1" w:styleId="B3Car">
    <w:name w:val="B3 Car"/>
    <w:qFormat/>
    <w:rsid w:val="009068CF"/>
    <w:rPr>
      <w:rFonts w:ascii="Times New Roman" w:hAnsi="Times New Roman"/>
      <w:lang w:val="en-GB" w:eastAsia="en-US"/>
    </w:rPr>
  </w:style>
  <w:style w:type="paragraph" w:styleId="BodyText3">
    <w:name w:val="Body Text 3"/>
    <w:basedOn w:val="Normal"/>
    <w:link w:val="BodyText3Char"/>
    <w:qFormat/>
    <w:rsid w:val="009068CF"/>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068CF"/>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9068CF"/>
    <w:rPr>
      <w:rFonts w:ascii="Times New Roman" w:hAnsi="Times New Roman"/>
      <w:lang w:val="en-GB" w:eastAsia="en-US"/>
    </w:rPr>
  </w:style>
  <w:style w:type="character" w:customStyle="1" w:styleId="ui-provider">
    <w:name w:val="ui-provider"/>
    <w:basedOn w:val="DefaultParagraphFont"/>
    <w:qFormat/>
    <w:rsid w:val="009068CF"/>
  </w:style>
  <w:style w:type="character" w:styleId="PageNumber">
    <w:name w:val="page number"/>
    <w:qFormat/>
    <w:rsid w:val="009068CF"/>
  </w:style>
  <w:style w:type="character" w:customStyle="1" w:styleId="TAHChar">
    <w:name w:val="TAH Char"/>
    <w:qFormat/>
    <w:rsid w:val="009068CF"/>
    <w:rPr>
      <w:rFonts w:ascii="Arial" w:hAnsi="Arial"/>
      <w:b/>
      <w:sz w:val="18"/>
    </w:rPr>
  </w:style>
  <w:style w:type="paragraph" w:customStyle="1" w:styleId="Note-Boxed">
    <w:name w:val="Note - Boxed"/>
    <w:basedOn w:val="Normal"/>
    <w:next w:val="Normal"/>
    <w:rsid w:val="009068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9068CF"/>
    <w:rPr>
      <w:rFonts w:ascii="Arial" w:hAnsi="Arial"/>
      <w:szCs w:val="24"/>
      <w:lang w:eastAsia="en-GB"/>
    </w:rPr>
  </w:style>
  <w:style w:type="paragraph" w:customStyle="1" w:styleId="Doc-text2">
    <w:name w:val="Doc-text2"/>
    <w:basedOn w:val="Normal"/>
    <w:link w:val="Doc-text2Char"/>
    <w:qFormat/>
    <w:rsid w:val="009068CF"/>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068CF"/>
    <w:rPr>
      <w:rFonts w:eastAsia="MS Mincho"/>
      <w:lang w:val="en-GB"/>
    </w:rPr>
  </w:style>
  <w:style w:type="table" w:customStyle="1" w:styleId="4">
    <w:name w:val="网格型4"/>
    <w:basedOn w:val="TableNormal"/>
    <w:next w:val="TableGrid"/>
    <w:uiPriority w:val="39"/>
    <w:rsid w:val="009068CF"/>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068CF"/>
    <w:rPr>
      <w:rFonts w:ascii="Calibri" w:hAnsi="Calibri" w:cs="Calibri" w:hint="default"/>
      <w:color w:val="0000FF"/>
      <w:u w:val="single"/>
    </w:rPr>
  </w:style>
  <w:style w:type="character" w:customStyle="1" w:styleId="cf01">
    <w:name w:val="cf01"/>
    <w:basedOn w:val="DefaultParagraphFont"/>
    <w:rsid w:val="009068CF"/>
    <w:rPr>
      <w:rFonts w:ascii="Segoe UI" w:hAnsi="Segoe UI" w:cs="Segoe UI" w:hint="default"/>
      <w:sz w:val="18"/>
      <w:szCs w:val="18"/>
    </w:rPr>
  </w:style>
  <w:style w:type="character" w:customStyle="1" w:styleId="cf11">
    <w:name w:val="cf11"/>
    <w:basedOn w:val="DefaultParagraphFont"/>
    <w:rsid w:val="009068CF"/>
    <w:rPr>
      <w:rFonts w:ascii="Segoe UI" w:hAnsi="Segoe UI" w:cs="Segoe UI" w:hint="default"/>
      <w:i/>
      <w:iCs/>
      <w:sz w:val="18"/>
      <w:szCs w:val="18"/>
    </w:rPr>
  </w:style>
  <w:style w:type="paragraph" w:customStyle="1" w:styleId="pl0">
    <w:name w:val="pl"/>
    <w:basedOn w:val="Normal"/>
    <w:qFormat/>
    <w:rsid w:val="009068CF"/>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068CF"/>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9068CF"/>
    <w:rPr>
      <w:rFonts w:ascii="Times New Roman" w:eastAsia="Times New Roman" w:hAnsi="Times New Roman"/>
      <w:lang w:val="en-GB" w:eastAsia="ja-JP"/>
    </w:rPr>
  </w:style>
  <w:style w:type="character" w:customStyle="1" w:styleId="CRCoverPageChar">
    <w:name w:val="CR Cover Page Char"/>
    <w:rsid w:val="00F61470"/>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00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34505-1BF3-4EB4-BCA7-B068BF0D2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3B965-FD09-4AAE-80B7-BB63D9FF2F33}">
  <ds:schemaRef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2f282d3b-eb4a-4b09-b61f-b9593442e286"/>
    <ds:schemaRef ds:uri="d8762117-8292-4133-b1c7-eab5c6487cfd"/>
    <ds:schemaRef ds:uri="http://purl.org/dc/terms/"/>
    <ds:schemaRef ds:uri="http://schemas.microsoft.com/office/2006/documentManagement/types"/>
    <ds:schemaRef ds:uri="http://purl.org/dc/dcmitype/"/>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8048DAA1-DB21-44A3-AD85-830CBEE05B5C}">
  <ds:schemaRefs>
    <ds:schemaRef ds:uri="http://schemas.openxmlformats.org/officeDocument/2006/bibliography"/>
  </ds:schemaRefs>
</ds:datastoreItem>
</file>

<file path=customXml/itemProps4.xml><?xml version="1.0" encoding="utf-8"?>
<ds:datastoreItem xmlns:ds="http://schemas.openxmlformats.org/officeDocument/2006/customXml" ds:itemID="{3D3811FF-2A48-4457-83C2-7EA2635506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5013</Words>
  <Characters>28577</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Helka-Liina</cp:lastModifiedBy>
  <cp:revision>2</cp:revision>
  <cp:lastPrinted>1900-12-31T16:00:00Z</cp:lastPrinted>
  <dcterms:created xsi:type="dcterms:W3CDTF">2024-10-04T06:59:00Z</dcterms:created>
  <dcterms:modified xsi:type="dcterms:W3CDTF">2024-10-04T06:59:00Z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